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2A7C1F" w14:textId="69A55653" w:rsidR="006F3E43" w:rsidRPr="00CE0424" w:rsidRDefault="006F3E43" w:rsidP="006F3E43">
      <w:pPr>
        <w:pStyle w:val="3GPPHeader"/>
        <w:spacing w:after="60"/>
        <w:rPr>
          <w:sz w:val="32"/>
          <w:szCs w:val="32"/>
          <w:highlight w:val="yellow"/>
        </w:rPr>
      </w:pPr>
      <w:r w:rsidRPr="00CE0424">
        <w:t>3GPP TSG-RAN WG</w:t>
      </w:r>
      <w:r>
        <w:t>2</w:t>
      </w:r>
      <w:r w:rsidRPr="00CE0424">
        <w:t xml:space="preserve"> #</w:t>
      </w:r>
      <w:r>
        <w:t>99bis</w:t>
      </w:r>
      <w:r w:rsidRPr="00CE0424">
        <w:tab/>
      </w:r>
      <w:r w:rsidRPr="00CE0424">
        <w:rPr>
          <w:sz w:val="32"/>
          <w:szCs w:val="32"/>
        </w:rPr>
        <w:t xml:space="preserve">Tdoc </w:t>
      </w:r>
      <w:r w:rsidRPr="005C1969">
        <w:rPr>
          <w:sz w:val="32"/>
          <w:szCs w:val="32"/>
        </w:rPr>
        <w:t>R2-17</w:t>
      </w:r>
      <w:r w:rsidR="005C1969" w:rsidRPr="005C1969">
        <w:rPr>
          <w:sz w:val="32"/>
          <w:szCs w:val="32"/>
        </w:rPr>
        <w:t>10826</w:t>
      </w:r>
    </w:p>
    <w:p w14:paraId="5FE86F27" w14:textId="5D4C54AE" w:rsidR="006F3E43" w:rsidRPr="00CE0424" w:rsidRDefault="006F3E43" w:rsidP="006F3E43">
      <w:pPr>
        <w:pStyle w:val="3GPPHeader"/>
      </w:pPr>
      <w:r>
        <w:t>Prague</w:t>
      </w:r>
      <w:r w:rsidRPr="00631CA0">
        <w:t xml:space="preserve">, </w:t>
      </w:r>
      <w:r>
        <w:t>Czech Republic, 9</w:t>
      </w:r>
      <w:r w:rsidRPr="004E432D">
        <w:rPr>
          <w:vertAlign w:val="superscript"/>
        </w:rPr>
        <w:t>th</w:t>
      </w:r>
      <w:r>
        <w:t xml:space="preserve"> </w:t>
      </w:r>
      <w:r w:rsidRPr="00631CA0">
        <w:t xml:space="preserve">– </w:t>
      </w:r>
      <w:r>
        <w:t>13</w:t>
      </w:r>
      <w:r w:rsidRPr="00631CA0">
        <w:rPr>
          <w:vertAlign w:val="superscript"/>
        </w:rPr>
        <w:t>th</w:t>
      </w:r>
      <w:r>
        <w:t xml:space="preserve"> October </w:t>
      </w:r>
      <w:r w:rsidRPr="00631CA0">
        <w:t>2017</w:t>
      </w:r>
      <w:r>
        <w:tab/>
      </w:r>
    </w:p>
    <w:p w14:paraId="50657E5D" w14:textId="77777777" w:rsidR="00E90E49" w:rsidRPr="00CE0424" w:rsidRDefault="00E90E49" w:rsidP="00357380">
      <w:pPr>
        <w:pStyle w:val="3GPPHeader"/>
      </w:pPr>
    </w:p>
    <w:p w14:paraId="60ADA3DA" w14:textId="7427AF67" w:rsidR="00E90E49" w:rsidRPr="00376461" w:rsidRDefault="00E90E49" w:rsidP="00311702">
      <w:pPr>
        <w:pStyle w:val="3GPPHeader"/>
        <w:rPr>
          <w:sz w:val="22"/>
          <w:szCs w:val="22"/>
          <w:lang w:val="en-US"/>
        </w:rPr>
      </w:pPr>
      <w:r w:rsidRPr="00376461">
        <w:rPr>
          <w:sz w:val="22"/>
          <w:szCs w:val="22"/>
          <w:lang w:val="en-US"/>
        </w:rPr>
        <w:t>Agenda Item:</w:t>
      </w:r>
      <w:r w:rsidRPr="00376461">
        <w:rPr>
          <w:sz w:val="22"/>
          <w:szCs w:val="22"/>
          <w:lang w:val="en-US"/>
        </w:rPr>
        <w:tab/>
      </w:r>
      <w:r w:rsidR="00064206" w:rsidRPr="00064206">
        <w:rPr>
          <w:sz w:val="22"/>
          <w:szCs w:val="22"/>
          <w:lang w:val="en-US"/>
        </w:rPr>
        <w:t>10.4.1.3.5</w:t>
      </w:r>
    </w:p>
    <w:p w14:paraId="0073DBE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C71FFA" w14:textId="609CCEBA" w:rsidR="00E90E49" w:rsidRPr="00930C10" w:rsidRDefault="003D3C45" w:rsidP="00311702">
      <w:pPr>
        <w:pStyle w:val="3GPPHeader"/>
        <w:rPr>
          <w:i/>
          <w:sz w:val="22"/>
          <w:szCs w:val="22"/>
        </w:rPr>
      </w:pPr>
      <w:r w:rsidRPr="00930C10">
        <w:rPr>
          <w:sz w:val="22"/>
          <w:szCs w:val="22"/>
        </w:rPr>
        <w:t>Title:</w:t>
      </w:r>
      <w:r w:rsidR="00E90E49" w:rsidRPr="00930C10">
        <w:rPr>
          <w:sz w:val="22"/>
          <w:szCs w:val="22"/>
        </w:rPr>
        <w:tab/>
      </w:r>
      <w:r w:rsidR="005C1969" w:rsidRPr="005C1969">
        <w:rPr>
          <w:sz w:val="22"/>
          <w:szCs w:val="22"/>
        </w:rPr>
        <w:t>Harmonizing RRC Connection control messages and procedures</w:t>
      </w:r>
    </w:p>
    <w:p w14:paraId="2D22A07A" w14:textId="77777777" w:rsidR="00E90E49" w:rsidRPr="00CE0424" w:rsidRDefault="00E90E49" w:rsidP="00D546FF">
      <w:pPr>
        <w:pStyle w:val="3GPPHeader"/>
        <w:rPr>
          <w:sz w:val="22"/>
          <w:szCs w:val="22"/>
        </w:rPr>
      </w:pPr>
      <w:r w:rsidRPr="00930C10">
        <w:rPr>
          <w:sz w:val="22"/>
          <w:szCs w:val="22"/>
        </w:rPr>
        <w:t>Document fo</w:t>
      </w:r>
      <w:bookmarkStart w:id="0" w:name="_GoBack"/>
      <w:bookmarkEnd w:id="0"/>
      <w:r w:rsidRPr="00930C10">
        <w:rPr>
          <w:sz w:val="22"/>
          <w:szCs w:val="22"/>
        </w:rPr>
        <w:t>r:</w:t>
      </w:r>
      <w:r w:rsidRPr="00930C10">
        <w:rPr>
          <w:sz w:val="22"/>
          <w:szCs w:val="22"/>
        </w:rPr>
        <w:tab/>
        <w:t>Discussion, Decision</w:t>
      </w:r>
    </w:p>
    <w:p w14:paraId="2473217E" w14:textId="77777777" w:rsidR="00E90E49" w:rsidRPr="00CE0424" w:rsidRDefault="00E90E49" w:rsidP="00E90E49"/>
    <w:p w14:paraId="6FD8A8F3" w14:textId="77777777" w:rsidR="00C24345" w:rsidRDefault="00E90E49" w:rsidP="00A2052C">
      <w:pPr>
        <w:pStyle w:val="Heading1"/>
      </w:pPr>
      <w:r w:rsidRPr="00CE0424">
        <w:t>Introduction</w:t>
      </w:r>
    </w:p>
    <w:p w14:paraId="67B75202" w14:textId="499E64CA" w:rsidR="007A1CE5" w:rsidRDefault="007A1CE5" w:rsidP="00A2052C">
      <w:r>
        <w:t>During RAN2#97bis it was agree that:</w:t>
      </w:r>
    </w:p>
    <w:p w14:paraId="20CE58F5" w14:textId="77777777" w:rsidR="007A1CE5" w:rsidRPr="007A1CE5" w:rsidRDefault="007A1CE5" w:rsidP="007A1CE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7A1CE5">
        <w:rPr>
          <w:rFonts w:eastAsia="MS Mincho"/>
          <w:szCs w:val="24"/>
          <w:lang w:eastAsia="en-GB"/>
        </w:rPr>
        <w:t>Agreement</w:t>
      </w:r>
    </w:p>
    <w:p w14:paraId="27377297" w14:textId="77777777" w:rsidR="007A1CE5" w:rsidRPr="007A1CE5" w:rsidRDefault="007A1CE5" w:rsidP="007A1CE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7A1CE5">
        <w:rPr>
          <w:rFonts w:eastAsia="MS Mincho"/>
          <w:szCs w:val="24"/>
          <w:lang w:eastAsia="en-GB"/>
        </w:rPr>
        <w:t>1</w:t>
      </w:r>
      <w:r w:rsidRPr="007A1CE5">
        <w:rPr>
          <w:rFonts w:eastAsia="MS Mincho"/>
          <w:szCs w:val="24"/>
          <w:lang w:eastAsia="en-GB"/>
        </w:rPr>
        <w:tab/>
        <w:t>Aim to limit the number of RRC messages i.e. avoid introducing several messages with similar content/ similar procedural handling (details can be discusses when more progress has been made on the individual procedures)</w:t>
      </w:r>
    </w:p>
    <w:p w14:paraId="216DF800" w14:textId="4D894C4C" w:rsidR="004231F6" w:rsidRDefault="004231F6" w:rsidP="00A2052C"/>
    <w:p w14:paraId="56049657" w14:textId="7B09300A" w:rsidR="006F3E43" w:rsidRDefault="006F3E43" w:rsidP="00FB060E">
      <w:r>
        <w:t xml:space="preserve">As an outcome of this agreement there has been a number of contributions </w:t>
      </w:r>
      <w:r w:rsidR="00B371B4">
        <w:t>[</w:t>
      </w:r>
      <w:r w:rsidR="006F6127">
        <w:t>1-12</w:t>
      </w:r>
      <w:r w:rsidR="00B371B4">
        <w:t xml:space="preserve">] </w:t>
      </w:r>
      <w:r>
        <w:t xml:space="preserve">submitted with different proposals for RRC message and procedure harmonization. This contribution analysis the different cases for harmonization and makes some proposals. </w:t>
      </w:r>
    </w:p>
    <w:p w14:paraId="70206C18" w14:textId="73F14626" w:rsidR="006F3E43" w:rsidRDefault="000B54CD" w:rsidP="006F3E43">
      <w:pPr>
        <w:pStyle w:val="Heading1"/>
      </w:pPr>
      <w:r>
        <w:t>Why RRC message</w:t>
      </w:r>
      <w:r w:rsidR="00F219F0">
        <w:t xml:space="preserve"> </w:t>
      </w:r>
      <w:r>
        <w:t>harmonization?</w:t>
      </w:r>
    </w:p>
    <w:p w14:paraId="717ADCD0" w14:textId="7FDD2862" w:rsidR="000B54CD" w:rsidRDefault="006F3E43" w:rsidP="00FB060E">
      <w:r>
        <w:t>The agreement</w:t>
      </w:r>
      <w:r w:rsidR="00886966">
        <w:t xml:space="preserve"> from RAN2#97bis aims at limiting</w:t>
      </w:r>
      <w:r>
        <w:t xml:space="preserve"> the number of RRC messages and procedure handling for the case of messages and procedures </w:t>
      </w:r>
      <w:r w:rsidRPr="00B40C03">
        <w:rPr>
          <w:u w:val="single"/>
        </w:rPr>
        <w:t>with similar content</w:t>
      </w:r>
      <w:r>
        <w:t>. The potential benefit of this is less duplicated functionality, and cleaner specs</w:t>
      </w:r>
      <w:r w:rsidR="00F219F0">
        <w:t xml:space="preserve"> which are easier to maintain</w:t>
      </w:r>
      <w:r>
        <w:t>. There is however</w:t>
      </w:r>
      <w:r w:rsidR="0053321D">
        <w:t xml:space="preserve"> to our understanding</w:t>
      </w:r>
      <w:r>
        <w:t xml:space="preserve"> no coding gain to be expected since </w:t>
      </w:r>
      <w:r w:rsidR="00141E94">
        <w:t>using separate messages should not be less efficient (</w:t>
      </w:r>
      <w:r w:rsidR="00886966">
        <w:t xml:space="preserve">e.g. </w:t>
      </w:r>
      <w:r>
        <w:t xml:space="preserve">the “message type” field </w:t>
      </w:r>
      <w:r w:rsidR="00141E94">
        <w:t xml:space="preserve">also </w:t>
      </w:r>
      <w:r>
        <w:t>does not add any significant overhead to RRC messages</w:t>
      </w:r>
      <w:r w:rsidR="00141E94">
        <w:t>)</w:t>
      </w:r>
      <w:r>
        <w:t>.</w:t>
      </w:r>
    </w:p>
    <w:p w14:paraId="34BB3D5D" w14:textId="2ACC9EDE" w:rsidR="006F3E43" w:rsidRDefault="006F3E43" w:rsidP="00FB060E">
      <w:r>
        <w:t xml:space="preserve">Additionally, there is also some risks associated with message harmonization e.g. in case the procedure or content of the messages </w:t>
      </w:r>
      <w:r w:rsidRPr="0047785D">
        <w:rPr>
          <w:u w:val="single"/>
        </w:rPr>
        <w:t>later</w:t>
      </w:r>
      <w:r w:rsidR="00B371B4" w:rsidRPr="0047785D">
        <w:rPr>
          <w:u w:val="single"/>
        </w:rPr>
        <w:t xml:space="preserve"> diverge into different directions</w:t>
      </w:r>
      <w:r>
        <w:t xml:space="preserve">. In the worst case, this could lead to more </w:t>
      </w:r>
      <w:r w:rsidR="00F219F0">
        <w:t>complex</w:t>
      </w:r>
      <w:r>
        <w:t xml:space="preserve"> and less clean spec (e.g. with a lot of “ifs”</w:t>
      </w:r>
      <w:r w:rsidR="00141E94">
        <w:t xml:space="preserve"> and exception</w:t>
      </w:r>
      <w:r w:rsidR="0047785D">
        <w:t>s</w:t>
      </w:r>
      <w:r>
        <w:t>).</w:t>
      </w:r>
    </w:p>
    <w:p w14:paraId="0435D0F7" w14:textId="61A7FA29" w:rsidR="006F3E43" w:rsidRDefault="006F3E43" w:rsidP="00FB060E"/>
    <w:p w14:paraId="18CA0FD0" w14:textId="52B65996" w:rsidR="000B54CD" w:rsidRDefault="000B54CD" w:rsidP="006F3E43">
      <w:pPr>
        <w:pStyle w:val="Observation"/>
      </w:pPr>
      <w:bookmarkStart w:id="1" w:name="_Toc492995200"/>
      <w:bookmarkStart w:id="2" w:name="_Toc494183272"/>
      <w:bookmarkStart w:id="3" w:name="_Toc494286595"/>
      <w:r>
        <w:t xml:space="preserve">The potential benefit of harmonization </w:t>
      </w:r>
      <w:r w:rsidR="00B371B4">
        <w:t xml:space="preserve">of RRC messages and procedure handling could </w:t>
      </w:r>
      <w:r>
        <w:t xml:space="preserve">be </w:t>
      </w:r>
      <w:r w:rsidR="00B371B4">
        <w:t>cleaner specs with less duplication</w:t>
      </w:r>
      <w:bookmarkEnd w:id="1"/>
      <w:bookmarkEnd w:id="2"/>
      <w:bookmarkEnd w:id="3"/>
    </w:p>
    <w:p w14:paraId="5C60351D" w14:textId="1520D883" w:rsidR="00B371B4" w:rsidRDefault="00B371B4" w:rsidP="006F3E43">
      <w:pPr>
        <w:pStyle w:val="Observation"/>
      </w:pPr>
      <w:bookmarkStart w:id="4" w:name="_Toc492995201"/>
      <w:bookmarkStart w:id="5" w:name="_Toc494183273"/>
      <w:bookmarkStart w:id="6" w:name="_Toc494286596"/>
      <w:r>
        <w:t>There is no message coding gain to be achieved with RRC messages harmonization.</w:t>
      </w:r>
      <w:bookmarkEnd w:id="4"/>
      <w:bookmarkEnd w:id="5"/>
      <w:bookmarkEnd w:id="6"/>
    </w:p>
    <w:p w14:paraId="281ED576" w14:textId="25971BA0" w:rsidR="000B54CD" w:rsidRDefault="000B54CD" w:rsidP="000B54CD">
      <w:pPr>
        <w:pStyle w:val="Observation"/>
      </w:pPr>
      <w:bookmarkStart w:id="7" w:name="_Toc492995202"/>
      <w:bookmarkStart w:id="8" w:name="_Toc494183274"/>
      <w:bookmarkStart w:id="9" w:name="_Toc494286597"/>
      <w:r>
        <w:t>In the worst case, harmonization can lead to less clean and more complex specs.</w:t>
      </w:r>
      <w:bookmarkEnd w:id="7"/>
      <w:bookmarkEnd w:id="8"/>
      <w:bookmarkEnd w:id="9"/>
    </w:p>
    <w:p w14:paraId="387397F6" w14:textId="4D1A3F2E" w:rsidR="000B54CD" w:rsidRDefault="000B54CD" w:rsidP="000B54CD">
      <w:pPr>
        <w:pStyle w:val="Heading1"/>
      </w:pPr>
      <w:r>
        <w:t>When to do and when to not do RRC messages harmonization?</w:t>
      </w:r>
    </w:p>
    <w:p w14:paraId="17940C6C" w14:textId="27BFEA0B" w:rsidR="00064E2C" w:rsidRDefault="000B54CD" w:rsidP="000B54CD">
      <w:r>
        <w:t xml:space="preserve">In our </w:t>
      </w:r>
      <w:r w:rsidR="00064E2C">
        <w:t>view,</w:t>
      </w:r>
      <w:r>
        <w:t xml:space="preserve"> the main candidate for RRC messages harmonization would be for messages </w:t>
      </w:r>
      <w:r w:rsidR="00141E94">
        <w:t xml:space="preserve">with the same purpose or </w:t>
      </w:r>
      <w:r>
        <w:t xml:space="preserve">which put the UE in the same state (with same UE behaviour). </w:t>
      </w:r>
      <w:r w:rsidR="00064E2C">
        <w:t xml:space="preserve">Example of such messages in LTE include initial RRC configuration, and re-configuration either within the cell or at handover. In LTE all of these cases use the same RRC message </w:t>
      </w:r>
      <w:r w:rsidR="00064E2C" w:rsidRPr="000B3F93">
        <w:rPr>
          <w:i/>
        </w:rPr>
        <w:t>RRCConnectionReconfiguration</w:t>
      </w:r>
      <w:r w:rsidR="00064E2C">
        <w:t>.</w:t>
      </w:r>
    </w:p>
    <w:p w14:paraId="2FFE9FAF" w14:textId="6A8FDCD8" w:rsidR="00064E2C" w:rsidRDefault="00064E2C" w:rsidP="000B54CD">
      <w:r>
        <w:lastRenderedPageBreak/>
        <w:t>The benefit here of having a single message is that for most cases all the parameter configured with this message can be configured for all scenarios</w:t>
      </w:r>
      <w:r w:rsidR="00141E94">
        <w:t xml:space="preserve"> and there is no need to maintain multiple similar messages</w:t>
      </w:r>
      <w:r>
        <w:t xml:space="preserve">. There is however exception to these rules as for example that special handling when the </w:t>
      </w:r>
      <w:r w:rsidRPr="000B3F93">
        <w:rPr>
          <w:i/>
        </w:rPr>
        <w:t>RRCConnectionReconfiguration</w:t>
      </w:r>
      <w:r>
        <w:t xml:space="preserve"> message includes</w:t>
      </w:r>
      <w:r w:rsidRPr="00064E2C">
        <w:rPr>
          <w:i/>
        </w:rPr>
        <w:t xml:space="preserve"> </w:t>
      </w:r>
      <w:r>
        <w:rPr>
          <w:i/>
        </w:rPr>
        <w:t>mobilityControlInf</w:t>
      </w:r>
      <w:r w:rsidR="00AF549E">
        <w:rPr>
          <w:i/>
        </w:rPr>
        <w:t>o</w:t>
      </w:r>
      <w:r>
        <w:t xml:space="preserve"> but overall the it is still probably worth to have a single message.</w:t>
      </w:r>
    </w:p>
    <w:p w14:paraId="6EE69DEE" w14:textId="40D5B0E3" w:rsidR="00064E2C" w:rsidRDefault="00064E2C" w:rsidP="000B54CD">
      <w:r>
        <w:t xml:space="preserve">Section 4 is discussing additional candidates for such harmonization. </w:t>
      </w:r>
    </w:p>
    <w:p w14:paraId="4CEBA596" w14:textId="6B57E936" w:rsidR="00064E2C" w:rsidRDefault="00064E2C" w:rsidP="00064E2C">
      <w:pPr>
        <w:pStyle w:val="Observation"/>
      </w:pPr>
      <w:bookmarkStart w:id="10" w:name="_Toc492995203"/>
      <w:bookmarkStart w:id="11" w:name="_Toc494183275"/>
      <w:bookmarkStart w:id="12" w:name="_Toc494286598"/>
      <w:r>
        <w:t>Main candidate for RRC message harmonization should be messages and procedure wh</w:t>
      </w:r>
      <w:r w:rsidR="009246A7">
        <w:t xml:space="preserve">ich put the UE in the same </w:t>
      </w:r>
      <w:r w:rsidR="00AF549E">
        <w:t>mode of operation</w:t>
      </w:r>
      <w:r>
        <w:t xml:space="preserve"> since these procedures are the most likely to benefit from harmonization.</w:t>
      </w:r>
      <w:bookmarkEnd w:id="10"/>
      <w:bookmarkEnd w:id="11"/>
      <w:bookmarkEnd w:id="12"/>
    </w:p>
    <w:p w14:paraId="3CC8993C" w14:textId="77777777" w:rsidR="00AF549E" w:rsidRDefault="00AF549E" w:rsidP="00AF549E"/>
    <w:p w14:paraId="2FC71D29" w14:textId="0C52CEE9" w:rsidR="00064E2C" w:rsidRDefault="00AF549E" w:rsidP="00AF549E">
      <w:r>
        <w:t xml:space="preserve">In addition to messages which puts the UE in same state it could be considered to harmonize messages containing the same content. So far however we have </w:t>
      </w:r>
      <w:r w:rsidR="00141E94">
        <w:t xml:space="preserve">not seen so many clear </w:t>
      </w:r>
      <w:r w:rsidR="00886966">
        <w:t>c</w:t>
      </w:r>
      <w:r>
        <w:t>andidate</w:t>
      </w:r>
      <w:r w:rsidR="00886966">
        <w:t>s</w:t>
      </w:r>
      <w:r>
        <w:t xml:space="preserve"> for this. The reason being that different content e.g. identifiers are needed in different messages and trying to harmonize the identifiers introduces a lot of extra complexity and overhead, without any significant gain from the harmonization.</w:t>
      </w:r>
    </w:p>
    <w:p w14:paraId="555B6D39" w14:textId="1361D490" w:rsidR="00AF549E" w:rsidRDefault="00AF549E" w:rsidP="00AF549E">
      <w:pPr>
        <w:pStyle w:val="Observation"/>
      </w:pPr>
      <w:bookmarkStart w:id="13" w:name="_Toc492995204"/>
      <w:bookmarkStart w:id="14" w:name="_Toc494183276"/>
      <w:bookmarkStart w:id="15" w:name="_Toc494286599"/>
      <w:r>
        <w:t>Harmonizing messages with similar content but different purposes could be considered, however not at the price of increased complexity and overhead.</w:t>
      </w:r>
      <w:bookmarkEnd w:id="13"/>
      <w:bookmarkEnd w:id="14"/>
      <w:bookmarkEnd w:id="15"/>
    </w:p>
    <w:p w14:paraId="5E112A4B" w14:textId="77777777" w:rsidR="00331168" w:rsidRPr="009B6FD5" w:rsidRDefault="00331168" w:rsidP="001935A8">
      <w:pPr>
        <w:pStyle w:val="Observation"/>
        <w:numPr>
          <w:ilvl w:val="0"/>
          <w:numId w:val="0"/>
        </w:numPr>
        <w:ind w:left="1701" w:hanging="1701"/>
        <w:rPr>
          <w:lang w:val="en-US"/>
        </w:rPr>
      </w:pPr>
    </w:p>
    <w:p w14:paraId="2EA627A1" w14:textId="6D3830EF" w:rsidR="00B371B4" w:rsidRDefault="00B371B4" w:rsidP="00B371B4">
      <w:pPr>
        <w:pStyle w:val="Heading1"/>
      </w:pPr>
      <w:r>
        <w:t xml:space="preserve">Candidates for harmonization </w:t>
      </w:r>
      <w:r w:rsidR="0047785D">
        <w:t>as discussed in</w:t>
      </w:r>
      <w:r w:rsidR="00AF549E">
        <w:t xml:space="preserve"> contributions </w:t>
      </w:r>
      <w:r w:rsidR="0047785D">
        <w:t>from</w:t>
      </w:r>
      <w:r w:rsidR="00AF549E">
        <w:t xml:space="preserve"> the las</w:t>
      </w:r>
      <w:r w:rsidR="00AF053D">
        <w:t>t</w:t>
      </w:r>
      <w:r w:rsidR="00AF549E">
        <w:t xml:space="preserve"> meeting</w:t>
      </w:r>
    </w:p>
    <w:p w14:paraId="63282EB1" w14:textId="11B5942C" w:rsidR="00AF549E" w:rsidRDefault="006728E8" w:rsidP="00AF549E">
      <w:r>
        <w:t>Based on the discussion and observations in the previous section this section contains an analysis of different harmonization proposals.</w:t>
      </w:r>
    </w:p>
    <w:p w14:paraId="7E02227D" w14:textId="5ED6CEE7" w:rsidR="002E069F" w:rsidRDefault="002E069F" w:rsidP="00AF549E"/>
    <w:p w14:paraId="71CC5E2A" w14:textId="3FF85E16" w:rsidR="002E069F" w:rsidRDefault="002E069F" w:rsidP="002E069F">
      <w:pPr>
        <w:pStyle w:val="Heading2"/>
      </w:pPr>
      <w:r>
        <w:t>Network to UE messages</w:t>
      </w:r>
    </w:p>
    <w:p w14:paraId="5CF93505" w14:textId="2FB8285D" w:rsidR="006728E8" w:rsidRDefault="006728E8" w:rsidP="002E069F">
      <w:pPr>
        <w:pStyle w:val="Heading3"/>
      </w:pPr>
      <w:r>
        <w:t xml:space="preserve">Harmonizing </w:t>
      </w:r>
      <w:r w:rsidR="00977C58" w:rsidRPr="00627D68">
        <w:rPr>
          <w:i/>
          <w:noProof/>
        </w:rPr>
        <w:t>RRCConnectionResume</w:t>
      </w:r>
      <w:r w:rsidR="00977C58">
        <w:rPr>
          <w:i/>
          <w:noProof/>
        </w:rPr>
        <w:t xml:space="preserve"> </w:t>
      </w:r>
      <w:r>
        <w:t xml:space="preserve">and </w:t>
      </w:r>
      <w:r w:rsidR="00977C58" w:rsidRPr="00627D68">
        <w:rPr>
          <w:i/>
          <w:noProof/>
        </w:rPr>
        <w:t>RRCConnectionReconfiguration</w:t>
      </w:r>
      <w:r w:rsidR="00977C58">
        <w:rPr>
          <w:i/>
          <w:noProof/>
        </w:rPr>
        <w:t xml:space="preserve"> </w:t>
      </w:r>
      <w:r>
        <w:t>message</w:t>
      </w:r>
    </w:p>
    <w:p w14:paraId="02B3E7D0" w14:textId="71E998B0" w:rsidR="0047785D" w:rsidRDefault="006728E8" w:rsidP="00AF549E">
      <w:r>
        <w:t xml:space="preserve">Given that these procedures are likely to put the UE in the same state, RRC connected with security up and DRBs up and running. These two messages </w:t>
      </w:r>
      <w:r w:rsidR="0047785D">
        <w:t>could be considered for harmonization. Currently the specification what the UE does when receiving these messages differs quite a lot. The triggering of the messages is also different e.g. the reconfiguration message is triggered by network, while the resume message is triggered by receiving a resume</w:t>
      </w:r>
      <w:r w:rsidR="002E5D5B">
        <w:t xml:space="preserve"> </w:t>
      </w:r>
      <w:r w:rsidR="0047785D">
        <w:t xml:space="preserve">request from the UE. </w:t>
      </w:r>
      <w:r w:rsidR="002E5D5B">
        <w:t>Nevertheless,</w:t>
      </w:r>
      <w:r w:rsidR="000E6894">
        <w:t xml:space="preserve"> it might still be possible to merge these messages. </w:t>
      </w:r>
    </w:p>
    <w:p w14:paraId="78445F1D" w14:textId="4F4C932B" w:rsidR="006728E8" w:rsidRDefault="006728E8" w:rsidP="000E6894">
      <w:pPr>
        <w:pStyle w:val="Proposal"/>
      </w:pPr>
      <w:bookmarkStart w:id="16" w:name="_Toc492995208"/>
      <w:bookmarkStart w:id="17" w:name="_Toc492995230"/>
      <w:bookmarkStart w:id="18" w:name="_Toc493838344"/>
      <w:bookmarkStart w:id="19" w:name="_Toc494183280"/>
      <w:bookmarkStart w:id="20" w:name="_Toc494286603"/>
      <w:r>
        <w:t xml:space="preserve">Harmonization of </w:t>
      </w:r>
      <w:r w:rsidR="00977C58" w:rsidRPr="00627D68">
        <w:rPr>
          <w:i/>
          <w:noProof/>
        </w:rPr>
        <w:t>RRCConnectionResume</w:t>
      </w:r>
      <w:r w:rsidR="00977C58">
        <w:rPr>
          <w:i/>
          <w:noProof/>
        </w:rPr>
        <w:t xml:space="preserve"> </w:t>
      </w:r>
      <w:r>
        <w:t xml:space="preserve">and </w:t>
      </w:r>
      <w:r w:rsidR="00977C58" w:rsidRPr="00627D68">
        <w:rPr>
          <w:i/>
          <w:noProof/>
        </w:rPr>
        <w:t>RRCConnectionReconfiguration</w:t>
      </w:r>
      <w:r w:rsidR="00977C58">
        <w:t xml:space="preserve"> </w:t>
      </w:r>
      <w:r>
        <w:t xml:space="preserve">message </w:t>
      </w:r>
      <w:r w:rsidR="000E6894">
        <w:t>C</w:t>
      </w:r>
      <w:r w:rsidR="00AF053D">
        <w:t>OULD</w:t>
      </w:r>
      <w:r>
        <w:t xml:space="preserve"> be considered since the message have similar purpose and would benefit from joint specification</w:t>
      </w:r>
      <w:r w:rsidR="000E6894">
        <w:t xml:space="preserve">. More effort is needed to consider </w:t>
      </w:r>
      <w:r w:rsidR="002E5D5B">
        <w:t xml:space="preserve">the stage 3 </w:t>
      </w:r>
      <w:r w:rsidR="000E6894">
        <w:t>specification details and handling of different triggering conditions</w:t>
      </w:r>
      <w:r>
        <w:t>.</w:t>
      </w:r>
      <w:bookmarkEnd w:id="16"/>
      <w:bookmarkEnd w:id="17"/>
      <w:bookmarkEnd w:id="18"/>
      <w:bookmarkEnd w:id="19"/>
      <w:bookmarkEnd w:id="20"/>
    </w:p>
    <w:p w14:paraId="0F1B6B98" w14:textId="2017870C" w:rsidR="00AF549E" w:rsidRDefault="00AF549E" w:rsidP="00AF549E"/>
    <w:p w14:paraId="41A48F7B" w14:textId="43D1ACE1" w:rsidR="006728E8" w:rsidRDefault="006728E8" w:rsidP="002E069F">
      <w:pPr>
        <w:pStyle w:val="Heading3"/>
      </w:pPr>
      <w:r>
        <w:t xml:space="preserve">Harmonization of </w:t>
      </w:r>
      <w:r w:rsidR="00977C58" w:rsidRPr="00627D68">
        <w:rPr>
          <w:i/>
          <w:noProof/>
        </w:rPr>
        <w:t>RRCConnectionReconfiguration</w:t>
      </w:r>
      <w:r w:rsidR="00977C58">
        <w:t xml:space="preserve"> </w:t>
      </w:r>
      <w:r>
        <w:t xml:space="preserve">and/or </w:t>
      </w:r>
      <w:r w:rsidR="00977C58" w:rsidRPr="00627D68">
        <w:rPr>
          <w:i/>
          <w:noProof/>
        </w:rPr>
        <w:t>RRCConnectionSetup</w:t>
      </w:r>
      <w:r w:rsidR="00977C58">
        <w:t xml:space="preserve"> </w:t>
      </w:r>
      <w:r>
        <w:t xml:space="preserve">and/or </w:t>
      </w:r>
      <w:proofErr w:type="spellStart"/>
      <w:r w:rsidR="00977C58" w:rsidRPr="000B3F93">
        <w:rPr>
          <w:i/>
        </w:rPr>
        <w:t>SecurityModeCommand</w:t>
      </w:r>
      <w:proofErr w:type="spellEnd"/>
    </w:p>
    <w:p w14:paraId="136CE7F1" w14:textId="16F07750" w:rsidR="006728E8" w:rsidRDefault="006728E8" w:rsidP="00AF549E">
      <w:r>
        <w:t>In LTE these messages are separated. A background for this is the following.</w:t>
      </w:r>
    </w:p>
    <w:p w14:paraId="3AA6A45E" w14:textId="299C9C9E" w:rsidR="006728E8" w:rsidRDefault="00977C58" w:rsidP="00AF549E">
      <w:r w:rsidRPr="00627D68">
        <w:rPr>
          <w:i/>
          <w:noProof/>
        </w:rPr>
        <w:t>RRCConnectionSetup</w:t>
      </w:r>
      <w:r>
        <w:t xml:space="preserve"> </w:t>
      </w:r>
      <w:r w:rsidR="006728E8">
        <w:t xml:space="preserve">is used prior to UE context (incl. capabilities) being available in the RAN. This message can also only setup SRB1 which makes it quite different from the </w:t>
      </w:r>
      <w:r w:rsidRPr="00627D68">
        <w:rPr>
          <w:i/>
          <w:noProof/>
        </w:rPr>
        <w:t>RRCConnectionReconfiguration</w:t>
      </w:r>
      <w:r>
        <w:t xml:space="preserve"> </w:t>
      </w:r>
      <w:r w:rsidR="006728E8">
        <w:t xml:space="preserve">which can setup all DRBs, measurement reporting etc. Although it would be theoretically possible to harmonize these two messages there would be a lot of conditional parameters etc. which would most likely make the standard more complex than if separate messages are continued to be used. There would also not be any signalling </w:t>
      </w:r>
      <w:r w:rsidR="006728E8">
        <w:lastRenderedPageBreak/>
        <w:t xml:space="preserve">savings since the network would anyway need to send a new </w:t>
      </w:r>
      <w:r w:rsidRPr="00627D68">
        <w:rPr>
          <w:i/>
          <w:noProof/>
        </w:rPr>
        <w:t>RRCConnectionReconfiguration</w:t>
      </w:r>
      <w:r>
        <w:t xml:space="preserve"> </w:t>
      </w:r>
      <w:r w:rsidR="006728E8">
        <w:t>message when the UE context becomes available in the RAN.</w:t>
      </w:r>
    </w:p>
    <w:p w14:paraId="5018B648" w14:textId="685A7DDA" w:rsidR="006728E8" w:rsidRDefault="006728E8" w:rsidP="006728E8">
      <w:pPr>
        <w:pStyle w:val="Proposal"/>
      </w:pPr>
      <w:bookmarkStart w:id="21" w:name="_Toc492995209"/>
      <w:bookmarkStart w:id="22" w:name="_Toc492995231"/>
      <w:bookmarkStart w:id="23" w:name="_Toc493838345"/>
      <w:bookmarkStart w:id="24" w:name="_Toc494183281"/>
      <w:bookmarkStart w:id="25" w:name="_Toc494286604"/>
      <w:r>
        <w:t xml:space="preserve">Harmonization of </w:t>
      </w:r>
      <w:r w:rsidR="00977C58" w:rsidRPr="00627D68">
        <w:rPr>
          <w:i/>
          <w:noProof/>
        </w:rPr>
        <w:t>RRCConnectionSetup</w:t>
      </w:r>
      <w:r w:rsidR="00977C58">
        <w:t xml:space="preserve"> </w:t>
      </w:r>
      <w:r>
        <w:t xml:space="preserve">and </w:t>
      </w:r>
      <w:r w:rsidR="00977C58" w:rsidRPr="00627D68">
        <w:rPr>
          <w:i/>
          <w:noProof/>
        </w:rPr>
        <w:t>RRCConnectionReconfiguration</w:t>
      </w:r>
      <w:r w:rsidR="00977C58">
        <w:t xml:space="preserve"> </w:t>
      </w:r>
      <w:r>
        <w:t>message</w:t>
      </w:r>
      <w:r w:rsidR="00AF053D">
        <w:t xml:space="preserve"> SHOULD NOT</w:t>
      </w:r>
      <w:r>
        <w:t xml:space="preserve"> be considered since it would lead to more complex specs and there is not signalling saving to be achieved.</w:t>
      </w:r>
      <w:bookmarkEnd w:id="21"/>
      <w:bookmarkEnd w:id="22"/>
      <w:bookmarkEnd w:id="23"/>
      <w:bookmarkEnd w:id="24"/>
      <w:bookmarkEnd w:id="25"/>
    </w:p>
    <w:p w14:paraId="77095856" w14:textId="685D1383" w:rsidR="00AF053D" w:rsidRDefault="006728E8" w:rsidP="00AF549E">
      <w:r>
        <w:t xml:space="preserve">The </w:t>
      </w:r>
      <w:proofErr w:type="spellStart"/>
      <w:r w:rsidR="00977C58" w:rsidRPr="00977C58">
        <w:rPr>
          <w:i/>
        </w:rPr>
        <w:t>SecurityModeCommand</w:t>
      </w:r>
      <w:proofErr w:type="spellEnd"/>
      <w:r>
        <w:t xml:space="preserve"> is also a separate message. The reason for this is that it is sent before encryption is activated. </w:t>
      </w:r>
      <w:r w:rsidR="00AF053D">
        <w:t xml:space="preserve">The </w:t>
      </w:r>
      <w:r w:rsidR="00977C58" w:rsidRPr="00627D68">
        <w:rPr>
          <w:i/>
          <w:noProof/>
        </w:rPr>
        <w:t>RRCConnectionReconfiguration</w:t>
      </w:r>
      <w:r w:rsidR="00977C58">
        <w:t xml:space="preserve"> </w:t>
      </w:r>
      <w:r w:rsidR="00AF053D">
        <w:t xml:space="preserve">message on the other hand should preferably be encrypted as in LTE. Using separate messages is an efficient way of supporting these different security requirements and does not add any significant complexity or latency since the messages can be sent directly after each other in the same TTI. The alternative of using a harmonized message which is partially encrypted seems more complex. The </w:t>
      </w:r>
      <w:proofErr w:type="spellStart"/>
      <w:r w:rsidR="00977C58" w:rsidRPr="00977C58">
        <w:rPr>
          <w:i/>
        </w:rPr>
        <w:t>SecurityModeCommand</w:t>
      </w:r>
      <w:proofErr w:type="spellEnd"/>
      <w:r w:rsidR="00977C58">
        <w:t xml:space="preserve"> </w:t>
      </w:r>
      <w:r w:rsidR="00AF053D">
        <w:t xml:space="preserve">message is also quite small so there is no benefit of using the </w:t>
      </w:r>
      <w:r w:rsidR="00977C58" w:rsidRPr="00627D68">
        <w:rPr>
          <w:i/>
          <w:noProof/>
        </w:rPr>
        <w:t>RRCConnectionReconfiguration</w:t>
      </w:r>
      <w:r w:rsidR="00AF053D">
        <w:t xml:space="preserve"> message with a lot of conditions.</w:t>
      </w:r>
    </w:p>
    <w:p w14:paraId="7C42CF18" w14:textId="3870B11D" w:rsidR="00AF053D" w:rsidRDefault="00AF053D" w:rsidP="00AF053D">
      <w:pPr>
        <w:pStyle w:val="Proposal"/>
      </w:pPr>
      <w:bookmarkStart w:id="26" w:name="_Toc492995210"/>
      <w:bookmarkStart w:id="27" w:name="_Toc492995232"/>
      <w:bookmarkStart w:id="28" w:name="_Toc493838346"/>
      <w:bookmarkStart w:id="29" w:name="_Toc494183282"/>
      <w:bookmarkStart w:id="30" w:name="_Toc494286605"/>
      <w:r>
        <w:t xml:space="preserve">Harmonization of </w:t>
      </w:r>
      <w:proofErr w:type="spellStart"/>
      <w:r w:rsidR="00977C58" w:rsidRPr="00977C58">
        <w:rPr>
          <w:i/>
        </w:rPr>
        <w:t>SecurityModeCommand</w:t>
      </w:r>
      <w:proofErr w:type="spellEnd"/>
      <w:r w:rsidR="00977C58">
        <w:t xml:space="preserve"> </w:t>
      </w:r>
      <w:r>
        <w:t xml:space="preserve">and </w:t>
      </w:r>
      <w:r w:rsidR="00977C58" w:rsidRPr="00627D68">
        <w:rPr>
          <w:i/>
          <w:noProof/>
        </w:rPr>
        <w:t>RRCConnectionReconfiguration</w:t>
      </w:r>
      <w:r w:rsidR="00977C58">
        <w:t xml:space="preserve"> </w:t>
      </w:r>
      <w:r>
        <w:t xml:space="preserve">message SHOULD NOT be considered since the </w:t>
      </w:r>
      <w:r w:rsidR="00977C58" w:rsidRPr="00627D68">
        <w:rPr>
          <w:i/>
          <w:noProof/>
        </w:rPr>
        <w:t>RRCConnectionReconfiguration</w:t>
      </w:r>
      <w:r w:rsidR="00977C58">
        <w:t xml:space="preserve"> </w:t>
      </w:r>
      <w:r>
        <w:t xml:space="preserve">message should be sent encrypted and there is no benefit of using the complex </w:t>
      </w:r>
      <w:r w:rsidR="00977C58" w:rsidRPr="00627D68">
        <w:rPr>
          <w:i/>
          <w:noProof/>
        </w:rPr>
        <w:t>RRCConnectionReconfiguration</w:t>
      </w:r>
      <w:r w:rsidR="00977C58">
        <w:t xml:space="preserve"> </w:t>
      </w:r>
      <w:r>
        <w:t xml:space="preserve">message </w:t>
      </w:r>
      <w:proofErr w:type="spellStart"/>
      <w:r w:rsidR="00977C58" w:rsidRPr="00977C58">
        <w:rPr>
          <w:i/>
        </w:rPr>
        <w:t>SecurityModeCommand</w:t>
      </w:r>
      <w:proofErr w:type="spellEnd"/>
      <w:r w:rsidR="00977C58">
        <w:t xml:space="preserve"> </w:t>
      </w:r>
      <w:r>
        <w:t>which is a very small message.</w:t>
      </w:r>
      <w:bookmarkEnd w:id="26"/>
      <w:bookmarkEnd w:id="27"/>
      <w:bookmarkEnd w:id="28"/>
      <w:bookmarkEnd w:id="29"/>
      <w:bookmarkEnd w:id="30"/>
    </w:p>
    <w:p w14:paraId="33538FA4" w14:textId="00EB1CAE" w:rsidR="00AF053D" w:rsidRDefault="00AF053D" w:rsidP="00AF053D">
      <w:r>
        <w:t xml:space="preserve">In addition, we do not see any benefit of harmonizing </w:t>
      </w:r>
      <w:r w:rsidR="00977C58" w:rsidRPr="00627D68">
        <w:rPr>
          <w:i/>
          <w:noProof/>
        </w:rPr>
        <w:t>RRCConnectionSetup</w:t>
      </w:r>
      <w:r w:rsidR="00977C58">
        <w:t xml:space="preserve"> </w:t>
      </w:r>
      <w:r>
        <w:t xml:space="preserve">and </w:t>
      </w:r>
      <w:proofErr w:type="spellStart"/>
      <w:r w:rsidR="00977C58" w:rsidRPr="00977C58">
        <w:rPr>
          <w:i/>
        </w:rPr>
        <w:t>SecurityModeCommand</w:t>
      </w:r>
      <w:proofErr w:type="spellEnd"/>
      <w:r w:rsidR="00977C58">
        <w:t xml:space="preserve"> </w:t>
      </w:r>
      <w:r>
        <w:t>setup since they have very different purposes.</w:t>
      </w:r>
    </w:p>
    <w:p w14:paraId="581A5A54" w14:textId="2AC701AA" w:rsidR="00AF053D" w:rsidRDefault="00AF053D" w:rsidP="00AF053D">
      <w:pPr>
        <w:pStyle w:val="Proposal"/>
      </w:pPr>
      <w:bookmarkStart w:id="31" w:name="_Toc492995211"/>
      <w:bookmarkStart w:id="32" w:name="_Toc492995233"/>
      <w:bookmarkStart w:id="33" w:name="_Toc493838347"/>
      <w:bookmarkStart w:id="34" w:name="_Toc494183283"/>
      <w:bookmarkStart w:id="35" w:name="_Toc494286606"/>
      <w:r>
        <w:t xml:space="preserve">Harmonization of </w:t>
      </w:r>
      <w:proofErr w:type="spellStart"/>
      <w:r w:rsidR="00977C58" w:rsidRPr="00977C58">
        <w:rPr>
          <w:i/>
        </w:rPr>
        <w:t>SecurityModeCommand</w:t>
      </w:r>
      <w:proofErr w:type="spellEnd"/>
      <w:r w:rsidR="00977C58">
        <w:t xml:space="preserve"> </w:t>
      </w:r>
      <w:r>
        <w:t xml:space="preserve">and </w:t>
      </w:r>
      <w:r w:rsidR="00977C58" w:rsidRPr="00627D68">
        <w:rPr>
          <w:i/>
          <w:noProof/>
        </w:rPr>
        <w:t>RRCConnectionSetup</w:t>
      </w:r>
      <w:r w:rsidR="00977C58">
        <w:t xml:space="preserve"> </w:t>
      </w:r>
      <w:r>
        <w:t>SHOULD NOT be considered.</w:t>
      </w:r>
      <w:bookmarkEnd w:id="31"/>
      <w:bookmarkEnd w:id="32"/>
      <w:bookmarkEnd w:id="33"/>
      <w:bookmarkEnd w:id="34"/>
      <w:bookmarkEnd w:id="35"/>
    </w:p>
    <w:p w14:paraId="7DABD2D7" w14:textId="4F8EF3CC" w:rsidR="00AF053D" w:rsidRDefault="00AF053D" w:rsidP="002E069F">
      <w:pPr>
        <w:pStyle w:val="Heading3"/>
      </w:pPr>
      <w:r>
        <w:t xml:space="preserve">Harmonizing </w:t>
      </w:r>
      <w:proofErr w:type="spellStart"/>
      <w:r w:rsidR="00977C58" w:rsidRPr="000B3F93">
        <w:rPr>
          <w:i/>
        </w:rPr>
        <w:t>RRCConnectionRelease</w:t>
      </w:r>
      <w:proofErr w:type="spellEnd"/>
      <w:r>
        <w:t xml:space="preserve">, </w:t>
      </w:r>
      <w:r w:rsidR="00977C58">
        <w:t>“</w:t>
      </w:r>
      <w:r>
        <w:t>RRC suspend</w:t>
      </w:r>
      <w:r w:rsidR="00977C58">
        <w:t>”</w:t>
      </w:r>
      <w:r>
        <w:t xml:space="preserve"> and </w:t>
      </w:r>
      <w:r w:rsidR="00977C58">
        <w:t>“</w:t>
      </w:r>
      <w:r>
        <w:t>RRC RNA update accept</w:t>
      </w:r>
      <w:r w:rsidR="00977C58">
        <w:t>”</w:t>
      </w:r>
    </w:p>
    <w:p w14:paraId="4C0D620D" w14:textId="3FDBD258" w:rsidR="00AF053D" w:rsidRDefault="00AF053D" w:rsidP="00AF053D">
      <w:r>
        <w:t xml:space="preserve">Given that the result of RRC suspend and “RRC RNA update accept” (assuming such a message exists) is the same i.e. </w:t>
      </w:r>
      <w:r w:rsidR="002E069F">
        <w:t xml:space="preserve">that the UE is in RRC INACTIVE and the UE has been configured with INACTIVE parameters such as RNA, Resume ID it </w:t>
      </w:r>
      <w:r w:rsidR="000E6894">
        <w:t>could make</w:t>
      </w:r>
      <w:r w:rsidR="002E069F">
        <w:t xml:space="preserve"> sense to harmonize these messages. </w:t>
      </w:r>
      <w:r w:rsidR="002E5D5B">
        <w:t>Again,</w:t>
      </w:r>
      <w:r w:rsidR="000E6894">
        <w:t xml:space="preserve"> it needs to be considered that the triggering conditions are different. </w:t>
      </w:r>
    </w:p>
    <w:p w14:paraId="6EDE11B5" w14:textId="7ED1D96C" w:rsidR="002E069F" w:rsidRDefault="002E069F" w:rsidP="000E6894">
      <w:pPr>
        <w:pStyle w:val="Proposal"/>
      </w:pPr>
      <w:bookmarkStart w:id="36" w:name="_Toc492995212"/>
      <w:bookmarkStart w:id="37" w:name="_Toc492995234"/>
      <w:bookmarkStart w:id="38" w:name="_Toc493838348"/>
      <w:bookmarkStart w:id="39" w:name="_Toc494183284"/>
      <w:bookmarkStart w:id="40" w:name="_Toc494286607"/>
      <w:r>
        <w:t xml:space="preserve">Harmonization of RRC Suspend message (ordering UE to RRC_INACTIVE) and the message answering a RNA update </w:t>
      </w:r>
      <w:r w:rsidR="000E6894">
        <w:t>C</w:t>
      </w:r>
      <w:r>
        <w:t>OULD be considered since the message have similar purpose and would benefit from joint specification.</w:t>
      </w:r>
      <w:bookmarkEnd w:id="36"/>
      <w:bookmarkEnd w:id="37"/>
      <w:bookmarkEnd w:id="38"/>
      <w:r w:rsidR="000E6894">
        <w:t xml:space="preserve"> More effort is needed to consider </w:t>
      </w:r>
      <w:r w:rsidR="002E5D5B">
        <w:t xml:space="preserve">the stage 3 </w:t>
      </w:r>
      <w:r w:rsidR="000E6894">
        <w:t>specification details and handling of different triggering conditions.</w:t>
      </w:r>
      <w:bookmarkEnd w:id="39"/>
      <w:bookmarkEnd w:id="40"/>
    </w:p>
    <w:p w14:paraId="7181DDE9" w14:textId="77777777" w:rsidR="002E069F" w:rsidRDefault="002E069F" w:rsidP="00AF053D"/>
    <w:p w14:paraId="652CA972" w14:textId="15097815" w:rsidR="002E069F" w:rsidRDefault="002E069F" w:rsidP="00AF053D">
      <w:r>
        <w:t xml:space="preserve">Furthermore, it is expected that the RRC_IDLE and RRC_INACTIVE state, although different states, may also share a lot of similar properties it could be considered to harmonize the messages ordering the UE to these states. Given though that these are different states some differences in the content of the message will probably be the case. </w:t>
      </w:r>
    </w:p>
    <w:p w14:paraId="3497FE70" w14:textId="57DBCA45" w:rsidR="002E069F" w:rsidRDefault="002E069F" w:rsidP="002E069F">
      <w:pPr>
        <w:pStyle w:val="Proposal"/>
      </w:pPr>
      <w:bookmarkStart w:id="41" w:name="_Toc492995213"/>
      <w:bookmarkStart w:id="42" w:name="_Toc492995235"/>
      <w:bookmarkStart w:id="43" w:name="_Toc493838349"/>
      <w:bookmarkStart w:id="44" w:name="_Toc494183285"/>
      <w:bookmarkStart w:id="45" w:name="_Toc494286608"/>
      <w:r>
        <w:t xml:space="preserve">Harmonization of </w:t>
      </w:r>
      <w:r w:rsidR="00B93570">
        <w:t>“</w:t>
      </w:r>
      <w:r>
        <w:t>RRC Suspend</w:t>
      </w:r>
      <w:r w:rsidR="00B93570">
        <w:t>”</w:t>
      </w:r>
      <w:r>
        <w:t xml:space="preserve"> message (ordering UE to RRC_INACTIVE) and the </w:t>
      </w:r>
      <w:proofErr w:type="spellStart"/>
      <w:r w:rsidR="00977C58" w:rsidRPr="000B3F93">
        <w:rPr>
          <w:i/>
        </w:rPr>
        <w:t>RRCConnectionRelease</w:t>
      </w:r>
      <w:proofErr w:type="spellEnd"/>
      <w:r w:rsidR="00977C58" w:rsidRPr="000B3F93">
        <w:t xml:space="preserve"> </w:t>
      </w:r>
      <w:r>
        <w:t xml:space="preserve">message (ordering UE to RRC_IDLE) </w:t>
      </w:r>
      <w:r w:rsidR="000E6894">
        <w:t>C</w:t>
      </w:r>
      <w:r>
        <w:t>OULD be considered, although some conditional element will most likely be needed.</w:t>
      </w:r>
      <w:bookmarkEnd w:id="41"/>
      <w:bookmarkEnd w:id="42"/>
      <w:bookmarkEnd w:id="43"/>
      <w:bookmarkEnd w:id="44"/>
      <w:bookmarkEnd w:id="45"/>
      <w:r>
        <w:t xml:space="preserve"> </w:t>
      </w:r>
    </w:p>
    <w:p w14:paraId="2021A8B2" w14:textId="04DF98D1" w:rsidR="00A71EA2" w:rsidRDefault="00A71EA2" w:rsidP="00A71EA2">
      <w:pPr>
        <w:pStyle w:val="Heading3"/>
      </w:pPr>
      <w:r>
        <w:t xml:space="preserve">Harmonization </w:t>
      </w:r>
      <w:r w:rsidR="00977C58" w:rsidRPr="00627D68">
        <w:rPr>
          <w:bCs/>
          <w:i/>
          <w:iCs/>
          <w:noProof/>
        </w:rPr>
        <w:t>RRCConnectionReestablishment</w:t>
      </w:r>
      <w:r w:rsidR="00977C58">
        <w:t xml:space="preserve"> </w:t>
      </w:r>
      <w:r>
        <w:t xml:space="preserve">with </w:t>
      </w:r>
      <w:r w:rsidR="00977C58" w:rsidRPr="00627D68">
        <w:rPr>
          <w:i/>
          <w:noProof/>
        </w:rPr>
        <w:t>RRCConnectionSetup</w:t>
      </w:r>
      <w:r w:rsidR="00977C58">
        <w:t xml:space="preserve"> </w:t>
      </w:r>
      <w:r>
        <w:t xml:space="preserve">and/or </w:t>
      </w:r>
      <w:r w:rsidR="00977C58" w:rsidRPr="00627D68">
        <w:rPr>
          <w:i/>
          <w:noProof/>
        </w:rPr>
        <w:t>RRCConnectionReconfiguration</w:t>
      </w:r>
      <w:r w:rsidR="00977C58">
        <w:t xml:space="preserve"> </w:t>
      </w:r>
      <w:r>
        <w:t xml:space="preserve">and/or </w:t>
      </w:r>
      <w:r w:rsidR="00977C58" w:rsidRPr="00627D68">
        <w:rPr>
          <w:i/>
          <w:noProof/>
        </w:rPr>
        <w:t>RRCConnectionResume</w:t>
      </w:r>
    </w:p>
    <w:p w14:paraId="5CC37AD7" w14:textId="566AA3CD" w:rsidR="00B93570" w:rsidRDefault="008C227C" w:rsidP="009B6FD5">
      <w:pPr>
        <w:rPr>
          <w:b/>
        </w:rPr>
      </w:pPr>
      <w:bookmarkStart w:id="46" w:name="_Toc492995214"/>
      <w:r>
        <w:t xml:space="preserve">Currently the </w:t>
      </w:r>
      <w:proofErr w:type="spellStart"/>
      <w:r w:rsidR="00977C58" w:rsidRPr="00977C58">
        <w:rPr>
          <w:i/>
        </w:rPr>
        <w:t>RRCConnectionReestablishment</w:t>
      </w:r>
      <w:proofErr w:type="spellEnd"/>
      <w:r w:rsidR="00977C58" w:rsidRPr="00977C58">
        <w:t xml:space="preserve"> </w:t>
      </w:r>
      <w:r>
        <w:t xml:space="preserve">message </w:t>
      </w:r>
      <w:r w:rsidR="00977C58">
        <w:t>differs</w:t>
      </w:r>
      <w:r>
        <w:t xml:space="preserve"> from </w:t>
      </w:r>
      <w:r w:rsidR="00977C58" w:rsidRPr="00977C58">
        <w:rPr>
          <w:i/>
        </w:rPr>
        <w:t>RRCConnectionSetup</w:t>
      </w:r>
      <w:r w:rsidR="00977C58" w:rsidRPr="00977C58">
        <w:t xml:space="preserve"> </w:t>
      </w:r>
      <w:r w:rsidR="00977C58">
        <w:t xml:space="preserve">in that it sets up security parameters. It differs from </w:t>
      </w:r>
      <w:r w:rsidR="00977C58" w:rsidRPr="00977C58">
        <w:rPr>
          <w:i/>
        </w:rPr>
        <w:t>RRCConnectionReconfiguration</w:t>
      </w:r>
      <w:r w:rsidR="00977C58">
        <w:t xml:space="preserve"> and</w:t>
      </w:r>
      <w:r w:rsidR="00977C58" w:rsidRPr="00977C58">
        <w:t xml:space="preserve"> </w:t>
      </w:r>
      <w:r w:rsidR="00977C58" w:rsidRPr="00977C58">
        <w:rPr>
          <w:i/>
        </w:rPr>
        <w:t>RRCConnectionResume</w:t>
      </w:r>
      <w:r w:rsidR="00977C58" w:rsidRPr="00977C58">
        <w:t xml:space="preserve"> </w:t>
      </w:r>
      <w:r w:rsidR="00977C58">
        <w:t xml:space="preserve">in that it does not </w:t>
      </w:r>
      <w:r w:rsidR="00B93570">
        <w:t xml:space="preserve">setup DRB etc. In the LTE solution, this message also need to be sent unencrypted since it </w:t>
      </w:r>
      <w:r w:rsidR="000E6894">
        <w:t>contains</w:t>
      </w:r>
      <w:r w:rsidR="00B93570">
        <w:t xml:space="preserve"> security information for </w:t>
      </w:r>
      <w:r w:rsidR="002E5D5B">
        <w:t>this reason</w:t>
      </w:r>
      <w:r w:rsidR="00B93570">
        <w:t xml:space="preserve"> it should preferably not be harmonized with the </w:t>
      </w:r>
      <w:r w:rsidR="00B93570" w:rsidRPr="00977C58">
        <w:rPr>
          <w:i/>
        </w:rPr>
        <w:t>RRCConnectionReconfiguration</w:t>
      </w:r>
      <w:r w:rsidR="00B93570">
        <w:t xml:space="preserve"> and</w:t>
      </w:r>
      <w:r w:rsidR="00B93570" w:rsidRPr="00977C58">
        <w:t xml:space="preserve"> </w:t>
      </w:r>
      <w:r w:rsidR="00B93570" w:rsidRPr="00977C58">
        <w:rPr>
          <w:i/>
        </w:rPr>
        <w:t>RRCConnectionResume</w:t>
      </w:r>
      <w:r w:rsidR="00B93570">
        <w:rPr>
          <w:i/>
        </w:rPr>
        <w:t>.</w:t>
      </w:r>
      <w:bookmarkEnd w:id="46"/>
    </w:p>
    <w:p w14:paraId="00FA35E3" w14:textId="14CA8C8C" w:rsidR="00B93570" w:rsidRDefault="00B93570" w:rsidP="00B93570">
      <w:pPr>
        <w:pStyle w:val="Proposal"/>
      </w:pPr>
      <w:bookmarkStart w:id="47" w:name="_Toc492995215"/>
      <w:bookmarkStart w:id="48" w:name="_Toc492995236"/>
      <w:bookmarkStart w:id="49" w:name="_Toc493838350"/>
      <w:bookmarkStart w:id="50" w:name="_Toc494183286"/>
      <w:bookmarkStart w:id="51" w:name="_Toc494286609"/>
      <w:r>
        <w:t xml:space="preserve">Harmonization of </w:t>
      </w:r>
      <w:r w:rsidRPr="00627D68">
        <w:rPr>
          <w:bCs w:val="0"/>
          <w:i/>
          <w:iCs/>
          <w:noProof/>
        </w:rPr>
        <w:t>RRCConnectionReestablishment</w:t>
      </w:r>
      <w:r>
        <w:t xml:space="preserve"> with </w:t>
      </w:r>
      <w:r w:rsidRPr="00627D68">
        <w:rPr>
          <w:i/>
          <w:noProof/>
        </w:rPr>
        <w:t>RRCConnectionSetup</w:t>
      </w:r>
      <w:r>
        <w:t xml:space="preserve"> and/or </w:t>
      </w:r>
      <w:r w:rsidRPr="00627D68">
        <w:rPr>
          <w:i/>
          <w:noProof/>
        </w:rPr>
        <w:t>RRCConnectionReconfiguration</w:t>
      </w:r>
      <w:r>
        <w:t xml:space="preserve"> and/or </w:t>
      </w:r>
      <w:r w:rsidRPr="00627D68">
        <w:rPr>
          <w:i/>
          <w:noProof/>
        </w:rPr>
        <w:t>RRCConnectionResume</w:t>
      </w:r>
      <w:r>
        <w:t xml:space="preserve"> SHOULD </w:t>
      </w:r>
      <w:r>
        <w:lastRenderedPageBreak/>
        <w:t xml:space="preserve">NOT considered since the </w:t>
      </w:r>
      <w:r w:rsidRPr="00627D68">
        <w:rPr>
          <w:bCs w:val="0"/>
          <w:i/>
          <w:iCs/>
          <w:noProof/>
        </w:rPr>
        <w:t>RRCConnectionReestablishment</w:t>
      </w:r>
      <w:r>
        <w:t xml:space="preserve"> will most likely be sent unencrypted</w:t>
      </w:r>
      <w:r w:rsidR="000E6894">
        <w:t xml:space="preserve"> and should therefore not setup DRBs etc.</w:t>
      </w:r>
      <w:bookmarkEnd w:id="47"/>
      <w:bookmarkEnd w:id="48"/>
      <w:bookmarkEnd w:id="49"/>
      <w:bookmarkEnd w:id="50"/>
      <w:bookmarkEnd w:id="51"/>
      <w:r>
        <w:t xml:space="preserve"> </w:t>
      </w:r>
    </w:p>
    <w:p w14:paraId="67D8DCE7" w14:textId="77777777" w:rsidR="00B93570" w:rsidRDefault="00B93570" w:rsidP="00A71EA2">
      <w:pPr>
        <w:pStyle w:val="Proposal"/>
        <w:numPr>
          <w:ilvl w:val="0"/>
          <w:numId w:val="0"/>
        </w:numPr>
        <w:rPr>
          <w:b w:val="0"/>
        </w:rPr>
      </w:pPr>
    </w:p>
    <w:p w14:paraId="27508D6E" w14:textId="6A2F00FD" w:rsidR="002E069F" w:rsidRDefault="002E069F" w:rsidP="002E069F">
      <w:pPr>
        <w:pStyle w:val="Proposal"/>
        <w:numPr>
          <w:ilvl w:val="0"/>
          <w:numId w:val="0"/>
        </w:numPr>
      </w:pPr>
    </w:p>
    <w:p w14:paraId="2845C82C" w14:textId="3A10A844" w:rsidR="002E069F" w:rsidRDefault="002E069F" w:rsidP="002E069F">
      <w:pPr>
        <w:pStyle w:val="Heading2"/>
      </w:pPr>
      <w:r>
        <w:t>UE to network messages</w:t>
      </w:r>
    </w:p>
    <w:p w14:paraId="2E57256F" w14:textId="05F947BA" w:rsidR="002E069F" w:rsidRDefault="005C23E4" w:rsidP="002E069F">
      <w:pPr>
        <w:pStyle w:val="Heading3"/>
      </w:pPr>
      <w:r w:rsidRPr="000B3F93">
        <w:rPr>
          <w:i/>
        </w:rPr>
        <w:t>RRCConnectionResumeRequest</w:t>
      </w:r>
      <w:r>
        <w:t xml:space="preserve"> </w:t>
      </w:r>
      <w:r w:rsidR="002E069F">
        <w:t xml:space="preserve">and </w:t>
      </w:r>
      <w:r>
        <w:t>“</w:t>
      </w:r>
      <w:r w:rsidR="002E069F">
        <w:t>RRC RNA update request</w:t>
      </w:r>
      <w:r>
        <w:t>”</w:t>
      </w:r>
    </w:p>
    <w:p w14:paraId="2D123ED8" w14:textId="3765751E" w:rsidR="002E069F" w:rsidRDefault="002E069F" w:rsidP="002E069F">
      <w:r>
        <w:t>As stated in earlier contributions we think these messages are candidate for harmonization. The reason for this is that the content is similar</w:t>
      </w:r>
      <w:r w:rsidR="003F58DE">
        <w:t xml:space="preserve"> (e.g. RRC ResumeID, security info)</w:t>
      </w:r>
      <w:r>
        <w:t xml:space="preserve">, and that there could be cases where there is data waiting for a UE in RRC_INACTIVE performing an RRC RNA update request, in this case it could be </w:t>
      </w:r>
      <w:r w:rsidR="003F58DE">
        <w:t>beneficial</w:t>
      </w:r>
      <w:r>
        <w:t xml:space="preserve"> to immediately transition to a full resume. </w:t>
      </w:r>
      <w:r w:rsidR="00A83F7C">
        <w:t xml:space="preserve">In order to be able to use the same message different cause values would be needed to separate the different cases. </w:t>
      </w:r>
    </w:p>
    <w:p w14:paraId="4A4AC8CE" w14:textId="637D80A2" w:rsidR="000E6894" w:rsidRDefault="000E6894" w:rsidP="002E069F">
      <w:r>
        <w:t>The harmonization of these messages was actually agreed in RAN2#98 but was left open in agreement from RAN2#99.</w:t>
      </w:r>
    </w:p>
    <w:p w14:paraId="482806BA" w14:textId="642177F8" w:rsidR="00A83F7C" w:rsidRDefault="00A83F7C" w:rsidP="00A83F7C">
      <w:pPr>
        <w:pStyle w:val="Proposal"/>
      </w:pPr>
      <w:bookmarkStart w:id="52" w:name="_Toc492995216"/>
      <w:bookmarkStart w:id="53" w:name="_Toc492995237"/>
      <w:bookmarkStart w:id="54" w:name="_Toc493838351"/>
      <w:bookmarkStart w:id="55" w:name="_Toc494183287"/>
      <w:bookmarkStart w:id="56" w:name="_Toc494286610"/>
      <w:r>
        <w:t xml:space="preserve">Harmonization of </w:t>
      </w:r>
      <w:r w:rsidR="005C23E4" w:rsidRPr="000B3F93">
        <w:rPr>
          <w:i/>
        </w:rPr>
        <w:t>RRCConnectionResumeRequest</w:t>
      </w:r>
      <w:r w:rsidR="005C23E4">
        <w:t xml:space="preserve"> </w:t>
      </w:r>
      <w:r>
        <w:t xml:space="preserve">and </w:t>
      </w:r>
      <w:r w:rsidR="005C23E4">
        <w:t>“</w:t>
      </w:r>
      <w:r>
        <w:t>RRC RNA update request</w:t>
      </w:r>
      <w:r w:rsidR="005C23E4">
        <w:t>”</w:t>
      </w:r>
      <w:r>
        <w:t xml:space="preserve"> using different cause values SHOULD be considered due to similar message content and due to that UE may end up in the same state after the procedure.</w:t>
      </w:r>
      <w:bookmarkEnd w:id="52"/>
      <w:bookmarkEnd w:id="53"/>
      <w:bookmarkEnd w:id="54"/>
      <w:bookmarkEnd w:id="55"/>
      <w:bookmarkEnd w:id="56"/>
      <w:r>
        <w:t xml:space="preserve"> </w:t>
      </w:r>
    </w:p>
    <w:p w14:paraId="63BC7B20" w14:textId="5A31EB98" w:rsidR="00A83F7C" w:rsidRDefault="00A83F7C" w:rsidP="00A83F7C">
      <w:pPr>
        <w:pStyle w:val="Proposal"/>
        <w:numPr>
          <w:ilvl w:val="0"/>
          <w:numId w:val="0"/>
        </w:numPr>
      </w:pPr>
      <w:r>
        <w:t xml:space="preserve"> </w:t>
      </w:r>
    </w:p>
    <w:p w14:paraId="6EB10D5C" w14:textId="166CFDF8" w:rsidR="00A83F7C" w:rsidRDefault="005C23E4" w:rsidP="00A83F7C">
      <w:pPr>
        <w:pStyle w:val="Heading3"/>
      </w:pPr>
      <w:r w:rsidRPr="000B3F93">
        <w:rPr>
          <w:i/>
        </w:rPr>
        <w:t>RRCConnectionResumeRequest</w:t>
      </w:r>
      <w:r>
        <w:t xml:space="preserve"> </w:t>
      </w:r>
      <w:r w:rsidR="00A83F7C">
        <w:t xml:space="preserve">and/or </w:t>
      </w:r>
      <w:r w:rsidRPr="000B3F93">
        <w:rPr>
          <w:i/>
        </w:rPr>
        <w:t>RRCConnectionRequest</w:t>
      </w:r>
      <w:r w:rsidR="00A83F7C">
        <w:t xml:space="preserve">, and/or </w:t>
      </w:r>
      <w:r w:rsidRPr="000B3F93">
        <w:rPr>
          <w:i/>
        </w:rPr>
        <w:t>RRCConnectionReestablishmentRequest</w:t>
      </w:r>
      <w:r w:rsidR="00A83F7C">
        <w:t>.</w:t>
      </w:r>
    </w:p>
    <w:p w14:paraId="3E88F8C2" w14:textId="1760F65A" w:rsidR="00A83F7C" w:rsidRDefault="00A83F7C" w:rsidP="00A83F7C">
      <w:r>
        <w:t>The harmonization of these messages is dis</w:t>
      </w:r>
      <w:r w:rsidR="006F6127">
        <w:t>cussed in various contributions [1-12].</w:t>
      </w:r>
      <w:r>
        <w:t xml:space="preserve"> In our view, it should be easy to conclude that there is no purpose of merging the resume with the connection setup message since these messages have very different content (different identities, security / no security) and different purposes (setup all DRBs / security /etc. vs. just setting up SRB1). </w:t>
      </w:r>
    </w:p>
    <w:p w14:paraId="7437C488" w14:textId="473329AD" w:rsidR="00A83F7C" w:rsidRDefault="00A83F7C" w:rsidP="00A83F7C">
      <w:pPr>
        <w:pStyle w:val="Proposal"/>
      </w:pPr>
      <w:bookmarkStart w:id="57" w:name="_Toc492995217"/>
      <w:bookmarkStart w:id="58" w:name="_Toc492995238"/>
      <w:bookmarkStart w:id="59" w:name="_Toc493838352"/>
      <w:bookmarkStart w:id="60" w:name="_Toc494183288"/>
      <w:bookmarkStart w:id="61" w:name="_Toc494286611"/>
      <w:r>
        <w:t xml:space="preserve">The </w:t>
      </w:r>
      <w:r w:rsidR="005C23E4" w:rsidRPr="000B3F93">
        <w:rPr>
          <w:i/>
        </w:rPr>
        <w:t>RRCConnectionRequest</w:t>
      </w:r>
      <w:r w:rsidR="005C23E4">
        <w:t xml:space="preserve"> </w:t>
      </w:r>
      <w:r>
        <w:t xml:space="preserve">message SHOULD NOT be harmonized with the </w:t>
      </w:r>
      <w:r w:rsidR="005C23E4" w:rsidRPr="000B3F93">
        <w:rPr>
          <w:i/>
        </w:rPr>
        <w:t>RRCConnectionResumeRequest</w:t>
      </w:r>
      <w:r w:rsidR="005C23E4">
        <w:t xml:space="preserve"> </w:t>
      </w:r>
      <w:r>
        <w:t xml:space="preserve">or </w:t>
      </w:r>
      <w:r w:rsidR="005C23E4" w:rsidRPr="000B3F93">
        <w:rPr>
          <w:i/>
        </w:rPr>
        <w:t>RRCConnectionReestablishmentRequest</w:t>
      </w:r>
      <w:r w:rsidR="005C23E4">
        <w:t xml:space="preserve"> </w:t>
      </w:r>
      <w:r>
        <w:t>message due to different content and purpose.</w:t>
      </w:r>
      <w:bookmarkEnd w:id="57"/>
      <w:bookmarkEnd w:id="58"/>
      <w:bookmarkEnd w:id="59"/>
      <w:bookmarkEnd w:id="60"/>
      <w:bookmarkEnd w:id="61"/>
    </w:p>
    <w:p w14:paraId="052D7E2A" w14:textId="5D436E68" w:rsidR="00D43032" w:rsidRDefault="00A83F7C" w:rsidP="00D43032">
      <w:r w:rsidRPr="00A83F7C">
        <w:t xml:space="preserve">When </w:t>
      </w:r>
      <w:r>
        <w:t xml:space="preserve">it comes to the </w:t>
      </w:r>
      <w:r w:rsidR="005C23E4" w:rsidRPr="000B3F93">
        <w:rPr>
          <w:i/>
        </w:rPr>
        <w:t>RRCConnectionReestablishmentRequest</w:t>
      </w:r>
      <w:r w:rsidR="005C23E4">
        <w:t xml:space="preserve"> </w:t>
      </w:r>
      <w:r>
        <w:t xml:space="preserve">and </w:t>
      </w:r>
      <w:r w:rsidR="005C23E4" w:rsidRPr="000B3F93">
        <w:rPr>
          <w:i/>
        </w:rPr>
        <w:t>RRCConnectionResumeRequest</w:t>
      </w:r>
      <w:r>
        <w:t xml:space="preserve"> messages more detailed considerations are needed. Currently in LTE these messages have clearly different content and purpose</w:t>
      </w:r>
      <w:r w:rsidR="00D43032">
        <w:t xml:space="preserve"> as can be seen in the table below:</w:t>
      </w:r>
    </w:p>
    <w:p w14:paraId="5B94EB2F" w14:textId="77777777" w:rsidR="00D43032" w:rsidRDefault="00D43032" w:rsidP="00D43032"/>
    <w:tbl>
      <w:tblPr>
        <w:tblStyle w:val="PlainTable1"/>
        <w:tblW w:w="0" w:type="auto"/>
        <w:tblLook w:val="04A0" w:firstRow="1" w:lastRow="0" w:firstColumn="1" w:lastColumn="0" w:noHBand="0" w:noVBand="1"/>
      </w:tblPr>
      <w:tblGrid>
        <w:gridCol w:w="3209"/>
        <w:gridCol w:w="3210"/>
        <w:gridCol w:w="3210"/>
      </w:tblGrid>
      <w:tr w:rsidR="00D43032" w14:paraId="42650BA9" w14:textId="77777777" w:rsidTr="00D430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3222FD03" w14:textId="77777777" w:rsidR="00D43032" w:rsidRDefault="00D43032" w:rsidP="00D43032"/>
        </w:tc>
        <w:tc>
          <w:tcPr>
            <w:tcW w:w="3210" w:type="dxa"/>
          </w:tcPr>
          <w:p w14:paraId="035128F8" w14:textId="57B9356E" w:rsidR="00D43032" w:rsidRDefault="00D43032" w:rsidP="00D43032">
            <w:pPr>
              <w:cnfStyle w:val="100000000000" w:firstRow="1" w:lastRow="0" w:firstColumn="0" w:lastColumn="0" w:oddVBand="0" w:evenVBand="0" w:oddHBand="0" w:evenHBand="0" w:firstRowFirstColumn="0" w:firstRowLastColumn="0" w:lastRowFirstColumn="0" w:lastRowLastColumn="0"/>
            </w:pPr>
            <w:r>
              <w:t>Resume</w:t>
            </w:r>
          </w:p>
        </w:tc>
        <w:tc>
          <w:tcPr>
            <w:tcW w:w="3210" w:type="dxa"/>
          </w:tcPr>
          <w:p w14:paraId="5B9D7381" w14:textId="76347F52" w:rsidR="00D43032" w:rsidRDefault="00D43032" w:rsidP="00D43032">
            <w:pPr>
              <w:cnfStyle w:val="100000000000" w:firstRow="1" w:lastRow="0" w:firstColumn="0" w:lastColumn="0" w:oddVBand="0" w:evenVBand="0" w:oddHBand="0" w:evenHBand="0" w:firstRowFirstColumn="0" w:firstRowLastColumn="0" w:lastRowFirstColumn="0" w:lastRowLastColumn="0"/>
            </w:pPr>
            <w:r>
              <w:t>Re-establish</w:t>
            </w:r>
          </w:p>
        </w:tc>
      </w:tr>
      <w:tr w:rsidR="00D43032" w14:paraId="6EB70003" w14:textId="77777777" w:rsidTr="00D430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397D1D2C" w14:textId="12DB5850" w:rsidR="00D43032" w:rsidRDefault="00D43032" w:rsidP="00D43032">
            <w:r>
              <w:t>Network UE synchronization</w:t>
            </w:r>
          </w:p>
        </w:tc>
        <w:tc>
          <w:tcPr>
            <w:tcW w:w="3210" w:type="dxa"/>
          </w:tcPr>
          <w:p w14:paraId="0FD50577" w14:textId="78B72F91" w:rsidR="00D43032" w:rsidRDefault="00D43032" w:rsidP="00D43032">
            <w:pPr>
              <w:cnfStyle w:val="000000100000" w:firstRow="0" w:lastRow="0" w:firstColumn="0" w:lastColumn="0" w:oddVBand="0" w:evenVBand="0" w:oddHBand="1" w:evenHBand="0" w:firstRowFirstColumn="0" w:firstRowLastColumn="0" w:lastRowFirstColumn="0" w:lastRowLastColumn="0"/>
            </w:pPr>
            <w:r>
              <w:t>UE state is synchronized at suspend</w:t>
            </w:r>
          </w:p>
        </w:tc>
        <w:tc>
          <w:tcPr>
            <w:tcW w:w="3210" w:type="dxa"/>
          </w:tcPr>
          <w:p w14:paraId="7A3F6FF5" w14:textId="2D34FD19" w:rsidR="00D43032" w:rsidRDefault="00D43032" w:rsidP="00D43032">
            <w:pPr>
              <w:cnfStyle w:val="000000100000" w:firstRow="0" w:lastRow="0" w:firstColumn="0" w:lastColumn="0" w:oddVBand="0" w:evenVBand="0" w:oddHBand="1" w:evenHBand="0" w:firstRowFirstColumn="0" w:firstRowLastColumn="0" w:lastRowFirstColumn="0" w:lastRowLastColumn="0"/>
            </w:pPr>
            <w:r>
              <w:t>UE and network state may be unsynchronized</w:t>
            </w:r>
          </w:p>
        </w:tc>
      </w:tr>
      <w:tr w:rsidR="00D43032" w14:paraId="6E2226D2" w14:textId="77777777" w:rsidTr="00D43032">
        <w:tc>
          <w:tcPr>
            <w:cnfStyle w:val="001000000000" w:firstRow="0" w:lastRow="0" w:firstColumn="1" w:lastColumn="0" w:oddVBand="0" w:evenVBand="0" w:oddHBand="0" w:evenHBand="0" w:firstRowFirstColumn="0" w:firstRowLastColumn="0" w:lastRowFirstColumn="0" w:lastRowLastColumn="0"/>
            <w:tcW w:w="3209" w:type="dxa"/>
          </w:tcPr>
          <w:p w14:paraId="7D887696" w14:textId="7161597C" w:rsidR="00D43032" w:rsidRDefault="00D43032" w:rsidP="00D43032">
            <w:r>
              <w:t>Purpose of the procedure</w:t>
            </w:r>
          </w:p>
        </w:tc>
        <w:tc>
          <w:tcPr>
            <w:tcW w:w="3210" w:type="dxa"/>
          </w:tcPr>
          <w:p w14:paraId="773A504D" w14:textId="290FB737" w:rsidR="00D43032" w:rsidRDefault="00D43032" w:rsidP="00D43032">
            <w:pPr>
              <w:cnfStyle w:val="000000000000" w:firstRow="0" w:lastRow="0" w:firstColumn="0" w:lastColumn="0" w:oddVBand="0" w:evenVBand="0" w:oddHBand="0" w:evenHBand="0" w:firstRowFirstColumn="0" w:firstRowLastColumn="0" w:lastRowFirstColumn="0" w:lastRowLastColumn="0"/>
            </w:pPr>
            <w:r>
              <w:t>Re-establish all DRBs, security, etc.</w:t>
            </w:r>
          </w:p>
        </w:tc>
        <w:tc>
          <w:tcPr>
            <w:tcW w:w="3210" w:type="dxa"/>
          </w:tcPr>
          <w:p w14:paraId="132784E6" w14:textId="5A63E55B" w:rsidR="00D43032" w:rsidRDefault="00D43032" w:rsidP="00D43032">
            <w:pPr>
              <w:cnfStyle w:val="000000000000" w:firstRow="0" w:lastRow="0" w:firstColumn="0" w:lastColumn="0" w:oddVBand="0" w:evenVBand="0" w:oddHBand="0" w:evenHBand="0" w:firstRowFirstColumn="0" w:firstRowLastColumn="0" w:lastRowFirstColumn="0" w:lastRowLastColumn="0"/>
            </w:pPr>
            <w:r>
              <w:t>Re-establish SRB</w:t>
            </w:r>
            <w:r w:rsidR="00A80760">
              <w:t>1</w:t>
            </w:r>
          </w:p>
        </w:tc>
      </w:tr>
      <w:tr w:rsidR="00D43032" w14:paraId="77902E62" w14:textId="77777777" w:rsidTr="00D430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2F383A21" w14:textId="0DDB52DF" w:rsidR="00D43032" w:rsidRDefault="00D43032" w:rsidP="00D43032">
            <w:r>
              <w:t>Content of message</w:t>
            </w:r>
          </w:p>
        </w:tc>
        <w:tc>
          <w:tcPr>
            <w:tcW w:w="3210" w:type="dxa"/>
          </w:tcPr>
          <w:p w14:paraId="1B1AD6F0" w14:textId="51E615B5" w:rsidR="00D43032" w:rsidRDefault="00D43032" w:rsidP="00D43032">
            <w:pPr>
              <w:cnfStyle w:val="000000100000" w:firstRow="0" w:lastRow="0" w:firstColumn="0" w:lastColumn="0" w:oddVBand="0" w:evenVBand="0" w:oddHBand="1" w:evenHBand="0" w:firstRowFirstColumn="0" w:firstRowLastColumn="0" w:lastRowFirstColumn="0" w:lastRowLastColumn="0"/>
            </w:pPr>
            <w:r>
              <w:t xml:space="preserve">Resume ID, short </w:t>
            </w:r>
            <w:r w:rsidR="00A80760">
              <w:t xml:space="preserve">Resume </w:t>
            </w:r>
            <w:r>
              <w:t>MAC-I</w:t>
            </w:r>
          </w:p>
        </w:tc>
        <w:tc>
          <w:tcPr>
            <w:tcW w:w="3210" w:type="dxa"/>
          </w:tcPr>
          <w:p w14:paraId="6FB46B95" w14:textId="65D37A67" w:rsidR="00D43032" w:rsidRDefault="00D43032" w:rsidP="00D43032">
            <w:pPr>
              <w:cnfStyle w:val="000000100000" w:firstRow="0" w:lastRow="0" w:firstColumn="0" w:lastColumn="0" w:oddVBand="0" w:evenVBand="0" w:oddHBand="1" w:evenHBand="0" w:firstRowFirstColumn="0" w:firstRowLastColumn="0" w:lastRowFirstColumn="0" w:lastRowLastColumn="0"/>
            </w:pPr>
            <w:r>
              <w:t>C-RNTI, old cell, short-MAC-I</w:t>
            </w:r>
          </w:p>
        </w:tc>
      </w:tr>
      <w:tr w:rsidR="00D43032" w14:paraId="0AF37DB5" w14:textId="77777777" w:rsidTr="00D43032">
        <w:tc>
          <w:tcPr>
            <w:cnfStyle w:val="001000000000" w:firstRow="0" w:lastRow="0" w:firstColumn="1" w:lastColumn="0" w:oddVBand="0" w:evenVBand="0" w:oddHBand="0" w:evenHBand="0" w:firstRowFirstColumn="0" w:firstRowLastColumn="0" w:lastRowFirstColumn="0" w:lastRowLastColumn="0"/>
            <w:tcW w:w="3209" w:type="dxa"/>
          </w:tcPr>
          <w:p w14:paraId="71505E29" w14:textId="2F5AE5B4" w:rsidR="00D43032" w:rsidRDefault="00D43032" w:rsidP="00D43032">
            <w:r>
              <w:t>Usage</w:t>
            </w:r>
          </w:p>
        </w:tc>
        <w:tc>
          <w:tcPr>
            <w:tcW w:w="3210" w:type="dxa"/>
          </w:tcPr>
          <w:p w14:paraId="33392EC6" w14:textId="582E164C" w:rsidR="00D43032" w:rsidRDefault="00D43032" w:rsidP="00D43032">
            <w:pPr>
              <w:cnfStyle w:val="000000000000" w:firstRow="0" w:lastRow="0" w:firstColumn="0" w:lastColumn="0" w:oddVBand="0" w:evenVBand="0" w:oddHBand="0" w:evenHBand="0" w:firstRowFirstColumn="0" w:firstRowLastColumn="0" w:lastRowFirstColumn="0" w:lastRowLastColumn="0"/>
            </w:pPr>
            <w:r>
              <w:t>Normal procedure</w:t>
            </w:r>
            <w:r w:rsidR="00A80760">
              <w:t xml:space="preserve"> (critical to optimize)</w:t>
            </w:r>
          </w:p>
        </w:tc>
        <w:tc>
          <w:tcPr>
            <w:tcW w:w="3210" w:type="dxa"/>
          </w:tcPr>
          <w:p w14:paraId="33C440B7" w14:textId="7D3F75AE" w:rsidR="00D43032" w:rsidRDefault="00D43032" w:rsidP="00D43032">
            <w:pPr>
              <w:cnfStyle w:val="000000000000" w:firstRow="0" w:lastRow="0" w:firstColumn="0" w:lastColumn="0" w:oddVBand="0" w:evenVBand="0" w:oddHBand="0" w:evenHBand="0" w:firstRowFirstColumn="0" w:firstRowLastColumn="0" w:lastRowFirstColumn="0" w:lastRowLastColumn="0"/>
            </w:pPr>
            <w:r>
              <w:t>Failure case</w:t>
            </w:r>
          </w:p>
        </w:tc>
      </w:tr>
      <w:tr w:rsidR="00C04CE2" w14:paraId="4C4FFA34" w14:textId="77777777" w:rsidTr="00D430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26031FFE" w14:textId="36025181" w:rsidR="00C04CE2" w:rsidRDefault="00C04CE2" w:rsidP="00D43032">
            <w:r>
              <w:t>Encryption of MSG4</w:t>
            </w:r>
          </w:p>
        </w:tc>
        <w:tc>
          <w:tcPr>
            <w:tcW w:w="3210" w:type="dxa"/>
          </w:tcPr>
          <w:p w14:paraId="60EF07B9" w14:textId="445F5CB8" w:rsidR="00C04CE2" w:rsidRDefault="00A71EA2" w:rsidP="00D43032">
            <w:pPr>
              <w:cnfStyle w:val="000000100000" w:firstRow="0" w:lastRow="0" w:firstColumn="0" w:lastColumn="0" w:oddVBand="0" w:evenVBand="0" w:oddHBand="1" w:evenHBand="0" w:firstRowFirstColumn="0" w:firstRowLastColumn="0" w:lastRowFirstColumn="0" w:lastRowLastColumn="0"/>
            </w:pPr>
            <w:r>
              <w:t>RAN2 aims at encrypting this message</w:t>
            </w:r>
          </w:p>
        </w:tc>
        <w:tc>
          <w:tcPr>
            <w:tcW w:w="3210" w:type="dxa"/>
          </w:tcPr>
          <w:p w14:paraId="4D0823BD" w14:textId="055ADDA8" w:rsidR="00C04CE2" w:rsidRDefault="00A71EA2" w:rsidP="00D43032">
            <w:pPr>
              <w:cnfStyle w:val="000000100000" w:firstRow="0" w:lastRow="0" w:firstColumn="0" w:lastColumn="0" w:oddVBand="0" w:evenVBand="0" w:oddHBand="1" w:evenHBand="0" w:firstRowFirstColumn="0" w:firstRowLastColumn="0" w:lastRowFirstColumn="0" w:lastRowLastColumn="0"/>
            </w:pPr>
            <w:r>
              <w:t>Encrypting this message might not be so easy</w:t>
            </w:r>
          </w:p>
        </w:tc>
      </w:tr>
    </w:tbl>
    <w:p w14:paraId="4AF16DDD" w14:textId="53BBA6FC" w:rsidR="00D43032" w:rsidRDefault="00D43032" w:rsidP="00D43032"/>
    <w:p w14:paraId="4A5B4316" w14:textId="4D2F89F4" w:rsidR="00A83F7C" w:rsidRDefault="008F6C8A" w:rsidP="00A83F7C">
      <w:r>
        <w:t>In [</w:t>
      </w:r>
      <w:r w:rsidR="009E7521">
        <w:t>1, 7</w:t>
      </w:r>
      <w:r>
        <w:t>] there is some proposals for harmonization of these messages, overall, we think these proposals bring in a lot of extra complexity without any tangible benefits. E.g.</w:t>
      </w:r>
    </w:p>
    <w:p w14:paraId="1776AEA0" w14:textId="21AA515E" w:rsidR="008F6C8A" w:rsidRDefault="008F6C8A" w:rsidP="008F6C8A">
      <w:pPr>
        <w:pStyle w:val="ListParagraph"/>
        <w:numPr>
          <w:ilvl w:val="0"/>
          <w:numId w:val="24"/>
        </w:numPr>
      </w:pPr>
      <w:r>
        <w:t xml:space="preserve">In order to harmonize the procedure the UE would need to be provided with a valid Resume ID while in RRC_CONNECTED not only when transitioning to RRC_INACTIVE. This will lead to more overhead </w:t>
      </w:r>
      <w:r>
        <w:lastRenderedPageBreak/>
        <w:t>since the Resume ID would need to be provided all the time to the UE e.g. at handover. Bloating the handover message could in the worst case lead to more handover failures</w:t>
      </w:r>
      <w:r w:rsidR="009E7521">
        <w:t>, which is not motivated by any gains of harmonization</w:t>
      </w:r>
      <w:r>
        <w:t xml:space="preserve">. </w:t>
      </w:r>
    </w:p>
    <w:p w14:paraId="79DA0FE6" w14:textId="27D7E8B7" w:rsidR="008F6C8A" w:rsidRDefault="008F6C8A" w:rsidP="009E7521">
      <w:pPr>
        <w:pStyle w:val="ListParagraph"/>
        <w:numPr>
          <w:ilvl w:val="0"/>
          <w:numId w:val="24"/>
        </w:numPr>
      </w:pPr>
      <w:r>
        <w:t>In order to support encryption of MSG4 for re-establish the UE need to be provided with information on how to derive the key to use in the target cell. This could mean that the network need to provide the UE with the NCC to be used in case of failure. The problem with this is that the NCC could change e.g. after the Path Switch procedure, which could require extra UE signalling</w:t>
      </w:r>
      <w:r w:rsidR="009E7521">
        <w:t>, which is not motivated by any gains of harmonization</w:t>
      </w:r>
      <w:r>
        <w:t>.</w:t>
      </w:r>
      <w:r w:rsidR="002E5D5B">
        <w:t xml:space="preserve"> </w:t>
      </w:r>
    </w:p>
    <w:p w14:paraId="7B894468" w14:textId="21BCFF2E" w:rsidR="008F6C8A" w:rsidRDefault="008F6C8A" w:rsidP="008F6C8A">
      <w:pPr>
        <w:pStyle w:val="ListParagraph"/>
        <w:numPr>
          <w:ilvl w:val="0"/>
          <w:numId w:val="24"/>
        </w:numPr>
      </w:pPr>
      <w:r>
        <w:t>The radio link failure can happen at any time and be caused by different things. For this case, it is difficult to align the procedure with the resume procedure which is synchronized. The reason for this is that some many different error cases needs to be considered (including cases when the failure occurred in the middle of an ongoing RRC procedure</w:t>
      </w:r>
      <w:r w:rsidR="002E5D5B">
        <w:t>, such as a procedure to provide the NCC to the UE</w:t>
      </w:r>
      <w:r>
        <w:t>).</w:t>
      </w:r>
    </w:p>
    <w:p w14:paraId="284DAD93" w14:textId="77777777" w:rsidR="008F6C8A" w:rsidRDefault="008F6C8A" w:rsidP="000433B6"/>
    <w:p w14:paraId="7E810284" w14:textId="77777777" w:rsidR="000433B6" w:rsidRDefault="000433B6" w:rsidP="000433B6">
      <w:pPr>
        <w:pStyle w:val="Observation"/>
      </w:pPr>
      <w:bookmarkStart w:id="62" w:name="_Toc492995205"/>
      <w:bookmarkStart w:id="63" w:name="_Toc494183277"/>
      <w:bookmarkStart w:id="64" w:name="_Toc494286600"/>
      <w:r>
        <w:t>Using the same procedure for RRC Connection Resume and RRC Connection Re-establishment would increase the overhead for RRC_CONNECTED UEs</w:t>
      </w:r>
      <w:bookmarkEnd w:id="62"/>
      <w:bookmarkEnd w:id="63"/>
      <w:bookmarkEnd w:id="64"/>
    </w:p>
    <w:p w14:paraId="364A8381" w14:textId="77777777" w:rsidR="000433B6" w:rsidRDefault="000433B6" w:rsidP="000433B6">
      <w:pPr>
        <w:pStyle w:val="Observation"/>
      </w:pPr>
      <w:bookmarkStart w:id="65" w:name="_Toc492995206"/>
      <w:bookmarkStart w:id="66" w:name="_Toc494183278"/>
      <w:bookmarkStart w:id="67" w:name="_Toc494286601"/>
      <w:r>
        <w:t>For RRC Re-establishment the AS context (e.g. DRB configuration) may be unsynchronized between the UE and RAN</w:t>
      </w:r>
      <w:bookmarkEnd w:id="65"/>
      <w:bookmarkEnd w:id="66"/>
      <w:bookmarkEnd w:id="67"/>
    </w:p>
    <w:p w14:paraId="63A3C7F3" w14:textId="77777777" w:rsidR="000433B6" w:rsidRDefault="000433B6" w:rsidP="000433B6">
      <w:pPr>
        <w:pStyle w:val="Observation"/>
      </w:pPr>
      <w:bookmarkStart w:id="68" w:name="_Toc492995207"/>
      <w:bookmarkStart w:id="69" w:name="_Toc494183279"/>
      <w:bookmarkStart w:id="70" w:name="_Toc494286602"/>
      <w:r>
        <w:t>For RRC Resume it was agreed at last meeting to cipher MSG4 if the UE context has been successfully retrieved and verified. Using ciphering in MSG4 requires that the UE and network context is fully synchronized (e.g. knows which NCC to use), which may not be the case for RRC Reestablishment which for instance can be triggered due to UE loosing crypto synch with network or happen before the RAN node has gotten a new NH key from the CN.</w:t>
      </w:r>
      <w:bookmarkEnd w:id="68"/>
      <w:bookmarkEnd w:id="69"/>
      <w:bookmarkEnd w:id="70"/>
      <w:r>
        <w:t xml:space="preserve">  </w:t>
      </w:r>
    </w:p>
    <w:p w14:paraId="7602425F" w14:textId="6150F053" w:rsidR="000433B6" w:rsidRDefault="000433B6" w:rsidP="000433B6">
      <w:pPr>
        <w:pStyle w:val="Proposal"/>
      </w:pPr>
      <w:bookmarkStart w:id="71" w:name="_Toc492995218"/>
      <w:bookmarkStart w:id="72" w:name="_Toc492995239"/>
      <w:bookmarkStart w:id="73" w:name="_Toc493838353"/>
      <w:bookmarkStart w:id="74" w:name="_Toc494183289"/>
      <w:bookmarkStart w:id="75" w:name="_Toc494286612"/>
      <w:r>
        <w:t xml:space="preserve">The </w:t>
      </w:r>
      <w:r w:rsidR="005C23E4" w:rsidRPr="000B3F93">
        <w:rPr>
          <w:i/>
        </w:rPr>
        <w:t>RRCConnectionReestablishmentRequest</w:t>
      </w:r>
      <w:r w:rsidR="005C23E4">
        <w:t xml:space="preserve"> </w:t>
      </w:r>
      <w:r>
        <w:t xml:space="preserve">message SHOULD NOT be harmonized with the </w:t>
      </w:r>
      <w:r w:rsidR="005C23E4" w:rsidRPr="000B3F93">
        <w:rPr>
          <w:i/>
        </w:rPr>
        <w:t>RRCConnectionResumeRequest</w:t>
      </w:r>
      <w:r w:rsidR="005C23E4">
        <w:t xml:space="preserve"> </w:t>
      </w:r>
      <w:r>
        <w:t>due to different content and purpose</w:t>
      </w:r>
      <w:r w:rsidR="00886966">
        <w:t xml:space="preserve"> leading to extra complexities and signalling overhead</w:t>
      </w:r>
      <w:r>
        <w:t>.</w:t>
      </w:r>
      <w:bookmarkEnd w:id="71"/>
      <w:bookmarkEnd w:id="72"/>
      <w:bookmarkEnd w:id="73"/>
      <w:bookmarkEnd w:id="74"/>
      <w:bookmarkEnd w:id="75"/>
    </w:p>
    <w:p w14:paraId="6BED13EB" w14:textId="554D5520" w:rsidR="000433B6" w:rsidRDefault="00886966" w:rsidP="00886966">
      <w:pPr>
        <w:pStyle w:val="Heading3"/>
      </w:pPr>
      <w:r>
        <w:t xml:space="preserve">Complete messages e.g. </w:t>
      </w:r>
      <w:r w:rsidR="00884D55" w:rsidRPr="000B3F93">
        <w:rPr>
          <w:i/>
        </w:rPr>
        <w:t>RRCConnectionReconfigurationComplete</w:t>
      </w:r>
      <w:r w:rsidR="00884D55">
        <w:rPr>
          <w:i/>
        </w:rPr>
        <w:t xml:space="preserve">, </w:t>
      </w:r>
      <w:proofErr w:type="spellStart"/>
      <w:r w:rsidRPr="00884D55">
        <w:rPr>
          <w:i/>
        </w:rPr>
        <w:t>RRCConnectionReestablishmentComplete</w:t>
      </w:r>
      <w:proofErr w:type="spellEnd"/>
      <w:r w:rsidRPr="00884D55">
        <w:rPr>
          <w:i/>
        </w:rPr>
        <w:t xml:space="preserve">, RRCConnectionResumeComplete, RRCConnectionSetupComplete, </w:t>
      </w:r>
      <w:proofErr w:type="spellStart"/>
      <w:r w:rsidRPr="00884D55">
        <w:rPr>
          <w:i/>
        </w:rPr>
        <w:t>SecurityModeComplete</w:t>
      </w:r>
      <w:proofErr w:type="spellEnd"/>
    </w:p>
    <w:p w14:paraId="34A15AFC" w14:textId="131923B6" w:rsidR="00884D55" w:rsidRDefault="00886966" w:rsidP="00886966">
      <w:r>
        <w:t xml:space="preserve">With the logic that </w:t>
      </w:r>
      <w:r w:rsidR="00884D55" w:rsidRPr="00627D68">
        <w:rPr>
          <w:i/>
          <w:noProof/>
        </w:rPr>
        <w:t>RRCConnectionResume</w:t>
      </w:r>
      <w:r w:rsidR="00884D55">
        <w:rPr>
          <w:i/>
          <w:noProof/>
        </w:rPr>
        <w:t xml:space="preserve"> </w:t>
      </w:r>
      <w:r w:rsidR="00884D55">
        <w:t xml:space="preserve">and </w:t>
      </w:r>
      <w:r w:rsidR="00884D55" w:rsidRPr="00627D68">
        <w:rPr>
          <w:i/>
          <w:noProof/>
        </w:rPr>
        <w:t>RRCConnectionReconfiguration</w:t>
      </w:r>
      <w:r w:rsidR="00884D55">
        <w:t xml:space="preserve"> can be harmonized it should also be possible to harmonize the corresponding complete messages. It could also be considered to harmonize the </w:t>
      </w:r>
      <w:proofErr w:type="spellStart"/>
      <w:r w:rsidR="00884D55" w:rsidRPr="00884D55">
        <w:rPr>
          <w:i/>
        </w:rPr>
        <w:t>RRCConnectionReestablishmentComplete</w:t>
      </w:r>
      <w:proofErr w:type="spellEnd"/>
      <w:r w:rsidR="00884D55">
        <w:rPr>
          <w:i/>
        </w:rPr>
        <w:t xml:space="preserve">, </w:t>
      </w:r>
      <w:r w:rsidR="00884D55" w:rsidRPr="00884D55">
        <w:rPr>
          <w:i/>
        </w:rPr>
        <w:t>RRCConnectionSetupComplete</w:t>
      </w:r>
      <w:r w:rsidR="00884D55">
        <w:t xml:space="preserve"> and</w:t>
      </w:r>
      <w:r w:rsidR="00884D55" w:rsidRPr="00884D55">
        <w:t xml:space="preserve"> </w:t>
      </w:r>
      <w:proofErr w:type="spellStart"/>
      <w:r w:rsidR="00884D55" w:rsidRPr="00884D55">
        <w:rPr>
          <w:i/>
        </w:rPr>
        <w:t>SecurityModeComplete</w:t>
      </w:r>
      <w:proofErr w:type="spellEnd"/>
      <w:r w:rsidR="00884D55">
        <w:rPr>
          <w:i/>
        </w:rPr>
        <w:t xml:space="preserve"> </w:t>
      </w:r>
      <w:r w:rsidR="00884D55">
        <w:t xml:space="preserve">but assuming we do not harmonize the network to UE messages, it is probably cleaner to keep the complete messages. </w:t>
      </w:r>
    </w:p>
    <w:p w14:paraId="5CF9F1F0" w14:textId="77777777" w:rsidR="00884D55" w:rsidRDefault="00884D55" w:rsidP="00884D55">
      <w:pPr>
        <w:pStyle w:val="Proposal"/>
      </w:pPr>
      <w:bookmarkStart w:id="76" w:name="_Toc494183290"/>
      <w:bookmarkStart w:id="77" w:name="_Toc494286613"/>
      <w:r>
        <w:t>Procedures using the same DL message should use the same UL complete messages, procedures using different DL messages should use different UL complete messages.</w:t>
      </w:r>
      <w:bookmarkEnd w:id="76"/>
      <w:bookmarkEnd w:id="77"/>
      <w:r>
        <w:t xml:space="preserve"> </w:t>
      </w:r>
    </w:p>
    <w:p w14:paraId="0264F5D1" w14:textId="2EECB0D0" w:rsidR="008F6C8A" w:rsidRDefault="005C23E4" w:rsidP="005C23E4">
      <w:pPr>
        <w:pStyle w:val="Heading1"/>
      </w:pPr>
      <w:r>
        <w:t>Summary</w:t>
      </w:r>
    </w:p>
    <w:p w14:paraId="5F236B44" w14:textId="77777777" w:rsidR="003E033A" w:rsidRDefault="003E033A" w:rsidP="003E033A"/>
    <w:p w14:paraId="3B4B4D34" w14:textId="4B161393" w:rsidR="003E033A" w:rsidRDefault="003E033A" w:rsidP="003E033A">
      <w:r>
        <w:t xml:space="preserve">In conclusion it is proposed to </w:t>
      </w:r>
      <w:r w:rsidR="000F25A1">
        <w:t xml:space="preserve">consider </w:t>
      </w:r>
      <w:r>
        <w:t xml:space="preserve">harmonize </w:t>
      </w:r>
      <w:r w:rsidR="000F25A1">
        <w:t xml:space="preserve">of </w:t>
      </w:r>
      <w:r>
        <w:t>the following messages</w:t>
      </w:r>
      <w:r w:rsidR="000F25A1">
        <w:t xml:space="preserve"> only</w:t>
      </w:r>
      <w:r>
        <w:t>:</w:t>
      </w:r>
    </w:p>
    <w:p w14:paraId="37DDE6D0" w14:textId="7F62AB9F" w:rsidR="003E033A" w:rsidRPr="003E033A" w:rsidRDefault="003E033A" w:rsidP="003E033A">
      <w:pPr>
        <w:pStyle w:val="ListParagraph"/>
        <w:numPr>
          <w:ilvl w:val="0"/>
          <w:numId w:val="24"/>
        </w:numPr>
        <w:rPr>
          <w:i/>
          <w:noProof/>
        </w:rPr>
      </w:pPr>
      <w:r w:rsidRPr="003E033A">
        <w:rPr>
          <w:i/>
          <w:noProof/>
        </w:rPr>
        <w:t xml:space="preserve">RRCConnectionResume </w:t>
      </w:r>
      <w:r>
        <w:t xml:space="preserve">and </w:t>
      </w:r>
      <w:r w:rsidRPr="003E033A">
        <w:rPr>
          <w:i/>
          <w:noProof/>
        </w:rPr>
        <w:t>RRCConnectionReconfiguration</w:t>
      </w:r>
    </w:p>
    <w:p w14:paraId="19DA88F6" w14:textId="7DDDAC1D" w:rsidR="003E033A" w:rsidRDefault="002E5D5B" w:rsidP="003E033A">
      <w:pPr>
        <w:pStyle w:val="ListParagraph"/>
        <w:numPr>
          <w:ilvl w:val="0"/>
          <w:numId w:val="24"/>
        </w:numPr>
      </w:pPr>
      <w:r>
        <w:t>“</w:t>
      </w:r>
      <w:r w:rsidR="003E033A">
        <w:t>RRC Suspend</w:t>
      </w:r>
      <w:r>
        <w:t>”</w:t>
      </w:r>
      <w:r w:rsidR="003E033A">
        <w:t xml:space="preserve"> and “RNA update accept”</w:t>
      </w:r>
      <w:r w:rsidR="000F25A1">
        <w:t xml:space="preserve"> and</w:t>
      </w:r>
      <w:r w:rsidR="003E033A">
        <w:t xml:space="preserve"> </w:t>
      </w:r>
      <w:proofErr w:type="spellStart"/>
      <w:r w:rsidR="003E033A" w:rsidRPr="003E033A">
        <w:rPr>
          <w:i/>
        </w:rPr>
        <w:t>RRCConnectionRelease</w:t>
      </w:r>
      <w:proofErr w:type="spellEnd"/>
    </w:p>
    <w:p w14:paraId="00CD019C" w14:textId="658DF0E3" w:rsidR="003E033A" w:rsidRDefault="003E033A" w:rsidP="003E033A">
      <w:pPr>
        <w:pStyle w:val="ListParagraph"/>
        <w:numPr>
          <w:ilvl w:val="0"/>
          <w:numId w:val="24"/>
        </w:numPr>
      </w:pPr>
      <w:r w:rsidRPr="003E033A">
        <w:rPr>
          <w:i/>
        </w:rPr>
        <w:t>RRCConnectionResumeRequest</w:t>
      </w:r>
      <w:r>
        <w:t xml:space="preserve"> and “RRC RNA update request”</w:t>
      </w:r>
    </w:p>
    <w:p w14:paraId="761CFD01" w14:textId="32A730CF" w:rsidR="00884D55" w:rsidRPr="00884D55" w:rsidRDefault="00884D55" w:rsidP="00884D55">
      <w:pPr>
        <w:pStyle w:val="ListParagraph"/>
        <w:numPr>
          <w:ilvl w:val="0"/>
          <w:numId w:val="24"/>
        </w:numPr>
      </w:pPr>
      <w:r w:rsidRPr="00884D55">
        <w:rPr>
          <w:i/>
        </w:rPr>
        <w:t>RRCConnectionReconfigurationComplete</w:t>
      </w:r>
      <w:r>
        <w:t xml:space="preserve"> and </w:t>
      </w:r>
      <w:r w:rsidRPr="00884D55">
        <w:rPr>
          <w:i/>
        </w:rPr>
        <w:t>RRCConnectionResumeComplete</w:t>
      </w:r>
    </w:p>
    <w:p w14:paraId="5F5AD540" w14:textId="77777777" w:rsidR="003E033A" w:rsidRDefault="003E033A" w:rsidP="003E033A"/>
    <w:p w14:paraId="58C5266C" w14:textId="77777777" w:rsidR="00EE7365" w:rsidRDefault="009B6FD5" w:rsidP="009B6FD5">
      <w:pPr>
        <w:rPr>
          <w:noProof/>
        </w:rPr>
      </w:pPr>
      <w:r>
        <w:t>We have made the following observations</w:t>
      </w:r>
      <w:r w:rsidRPr="00CE0424">
        <w:t>:</w:t>
      </w:r>
      <w:r>
        <w:rPr>
          <w:b/>
          <w:bCs/>
        </w:rPr>
        <w:fldChar w:fldCharType="begin"/>
      </w:r>
      <w:r>
        <w:rPr>
          <w:b/>
          <w:bCs/>
        </w:rPr>
        <w:instrText xml:space="preserve"> TOC \f \n \t "Observation;1" </w:instrText>
      </w:r>
      <w:r>
        <w:rPr>
          <w:b/>
          <w:bCs/>
        </w:rPr>
        <w:fldChar w:fldCharType="separate"/>
      </w:r>
    </w:p>
    <w:p w14:paraId="1E5FD042" w14:textId="77777777" w:rsidR="00EE7365" w:rsidRDefault="00EE7365">
      <w:pPr>
        <w:pStyle w:val="TOC1"/>
        <w:rPr>
          <w:rFonts w:asciiTheme="minorHAnsi" w:eastAsiaTheme="minorEastAsia" w:hAnsiTheme="minorHAnsi" w:cstheme="minorBidi"/>
          <w:b w:val="0"/>
          <w:sz w:val="22"/>
          <w:lang w:eastAsia="en-US"/>
        </w:rPr>
      </w:pPr>
      <w:r>
        <w:lastRenderedPageBreak/>
        <w:t>Observation 1</w:t>
      </w:r>
      <w:r>
        <w:rPr>
          <w:rFonts w:asciiTheme="minorHAnsi" w:eastAsiaTheme="minorEastAsia" w:hAnsiTheme="minorHAnsi" w:cstheme="minorBidi"/>
          <w:b w:val="0"/>
          <w:sz w:val="22"/>
          <w:lang w:eastAsia="en-US"/>
        </w:rPr>
        <w:tab/>
      </w:r>
      <w:r>
        <w:t>The potential benefit of harmonization of RRC messages and procedure handling could be cleaner specs with less duplication</w:t>
      </w:r>
    </w:p>
    <w:p w14:paraId="5CC53157" w14:textId="77777777" w:rsidR="00EE7365" w:rsidRDefault="00EE7365">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There is no message coding gain to be achieved with RRC messages harmonization.</w:t>
      </w:r>
    </w:p>
    <w:p w14:paraId="1402CDBF" w14:textId="77777777" w:rsidR="00EE7365" w:rsidRDefault="00EE7365">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In the worst case, harmonization can lead to less clean and more complex specs.</w:t>
      </w:r>
    </w:p>
    <w:p w14:paraId="4A9BC485" w14:textId="77777777" w:rsidR="00EE7365" w:rsidRDefault="00EE7365">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Main candidate for RRC message harmonization should be messages and procedure which put the UE in the same mode of operation since these procedures are the most likely to benefit from harmonization.</w:t>
      </w:r>
    </w:p>
    <w:p w14:paraId="54CEFBA1" w14:textId="77777777" w:rsidR="00EE7365" w:rsidRDefault="00EE7365">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Harmonizing messages with similar content but different purposes could be considered, however not at the price of increased complexity and overhead.</w:t>
      </w:r>
    </w:p>
    <w:p w14:paraId="23983D1C" w14:textId="77777777" w:rsidR="00EE7365" w:rsidRDefault="00EE7365">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Using the same procedure for RRC Connection Resume and RRC Connection Re-establishment would increase the overhead for RRC_CONNECTED UEs</w:t>
      </w:r>
    </w:p>
    <w:p w14:paraId="226D2B0C" w14:textId="77777777" w:rsidR="00EE7365" w:rsidRDefault="00EE7365">
      <w:pPr>
        <w:pStyle w:val="TOC1"/>
        <w:rPr>
          <w:rFonts w:asciiTheme="minorHAnsi" w:eastAsiaTheme="minorEastAsia" w:hAnsiTheme="minorHAnsi" w:cstheme="minorBidi"/>
          <w:b w:val="0"/>
          <w:sz w:val="22"/>
          <w:lang w:eastAsia="en-US"/>
        </w:rPr>
      </w:pPr>
      <w:r>
        <w:t>Observation 7</w:t>
      </w:r>
      <w:r>
        <w:rPr>
          <w:rFonts w:asciiTheme="minorHAnsi" w:eastAsiaTheme="minorEastAsia" w:hAnsiTheme="minorHAnsi" w:cstheme="minorBidi"/>
          <w:b w:val="0"/>
          <w:sz w:val="22"/>
          <w:lang w:eastAsia="en-US"/>
        </w:rPr>
        <w:tab/>
      </w:r>
      <w:r>
        <w:t>For RRC Re-establishment the AS context (e.g. DRB configuration) may be unsynchronized between the UE and RAN</w:t>
      </w:r>
    </w:p>
    <w:p w14:paraId="511936F6" w14:textId="77777777" w:rsidR="00EE7365" w:rsidRDefault="00EE7365">
      <w:pPr>
        <w:pStyle w:val="TOC1"/>
        <w:rPr>
          <w:rFonts w:asciiTheme="minorHAnsi" w:eastAsiaTheme="minorEastAsia" w:hAnsiTheme="minorHAnsi" w:cstheme="minorBidi"/>
          <w:b w:val="0"/>
          <w:sz w:val="22"/>
          <w:lang w:eastAsia="en-US"/>
        </w:rPr>
      </w:pPr>
      <w:r>
        <w:t>Observation 8</w:t>
      </w:r>
      <w:r>
        <w:rPr>
          <w:rFonts w:asciiTheme="minorHAnsi" w:eastAsiaTheme="minorEastAsia" w:hAnsiTheme="minorHAnsi" w:cstheme="minorBidi"/>
          <w:b w:val="0"/>
          <w:sz w:val="22"/>
          <w:lang w:eastAsia="en-US"/>
        </w:rPr>
        <w:tab/>
      </w:r>
      <w:r>
        <w:t>For RRC Resume it was agreed at last meeting to cipher MSG4 if the UE context has been successfully retrieved and verified. Using ciphering in MSG4 requires that the UE and network context is fully synchronized (e.g. knows which NCC to use), which may not be the case for RRC Reestablishment which for instance can be triggered due to UE loosing crypto synch with network or happen before the RAN node has gotten a new NH key from the CN.</w:t>
      </w:r>
    </w:p>
    <w:p w14:paraId="0DA6AD7E" w14:textId="77777777" w:rsidR="009B6FD5" w:rsidRDefault="009B6FD5" w:rsidP="009B6FD5">
      <w:pPr>
        <w:pStyle w:val="BodyText"/>
        <w:rPr>
          <w:b/>
          <w:bCs/>
        </w:rPr>
      </w:pPr>
      <w:r>
        <w:rPr>
          <w:b/>
          <w:bCs/>
        </w:rPr>
        <w:fldChar w:fldCharType="end"/>
      </w:r>
    </w:p>
    <w:p w14:paraId="66A3FFB3" w14:textId="77777777" w:rsidR="00EE7365" w:rsidRDefault="009B6FD5" w:rsidP="009B6FD5">
      <w:pPr>
        <w:pStyle w:val="BodyText"/>
        <w:rPr>
          <w:noProof/>
        </w:rPr>
      </w:pPr>
      <w:r>
        <w:t xml:space="preserve">And we propose </w:t>
      </w:r>
      <w:r w:rsidRPr="00CE0424">
        <w:t>the following:</w:t>
      </w:r>
      <w:r>
        <w:rPr>
          <w:b/>
          <w:bCs/>
        </w:rPr>
        <w:fldChar w:fldCharType="begin"/>
      </w:r>
      <w:r>
        <w:rPr>
          <w:b/>
          <w:bCs/>
        </w:rPr>
        <w:instrText xml:space="preserve"> TOC \f \n \p " " \t "Proposal;1" </w:instrText>
      </w:r>
      <w:r>
        <w:rPr>
          <w:b/>
          <w:bCs/>
        </w:rPr>
        <w:fldChar w:fldCharType="separate"/>
      </w:r>
    </w:p>
    <w:p w14:paraId="3C956991" w14:textId="77777777" w:rsidR="00EE7365" w:rsidRDefault="00EE7365">
      <w:pPr>
        <w:pStyle w:val="TOC1"/>
        <w:rPr>
          <w:rFonts w:asciiTheme="minorHAnsi" w:eastAsiaTheme="minorEastAsia" w:hAnsiTheme="minorHAnsi" w:cstheme="minorBidi"/>
          <w:b w:val="0"/>
          <w:sz w:val="22"/>
          <w:lang w:eastAsia="en-US"/>
        </w:rPr>
      </w:pPr>
      <w:r>
        <w:lastRenderedPageBreak/>
        <w:t>Proposal 1</w:t>
      </w:r>
      <w:r>
        <w:rPr>
          <w:rFonts w:asciiTheme="minorHAnsi" w:eastAsiaTheme="minorEastAsia" w:hAnsiTheme="minorHAnsi" w:cstheme="minorBidi"/>
          <w:b w:val="0"/>
          <w:sz w:val="22"/>
          <w:lang w:eastAsia="en-US"/>
        </w:rPr>
        <w:tab/>
      </w:r>
      <w:r>
        <w:t xml:space="preserve">Harmonization of </w:t>
      </w:r>
      <w:r w:rsidRPr="00C62D6A">
        <w:rPr>
          <w:i/>
        </w:rPr>
        <w:t xml:space="preserve">RRCConnectionResume </w:t>
      </w:r>
      <w:r>
        <w:t xml:space="preserve">and </w:t>
      </w:r>
      <w:r w:rsidRPr="00C62D6A">
        <w:rPr>
          <w:i/>
        </w:rPr>
        <w:t>RRCConnectionReconfiguration</w:t>
      </w:r>
      <w:r>
        <w:t xml:space="preserve"> message COULD be considered since the message have similar purpose and would benefit from joint specification. More effort is needed to consider the stage 3 specification details and handling of different triggering conditions.</w:t>
      </w:r>
    </w:p>
    <w:p w14:paraId="4AFFBCF6" w14:textId="77777777" w:rsidR="00EE7365" w:rsidRDefault="00EE7365">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 xml:space="preserve">Harmonization of </w:t>
      </w:r>
      <w:r w:rsidRPr="00C62D6A">
        <w:rPr>
          <w:i/>
        </w:rPr>
        <w:t>RRCConnectionSetup</w:t>
      </w:r>
      <w:r>
        <w:t xml:space="preserve"> and </w:t>
      </w:r>
      <w:r w:rsidRPr="00C62D6A">
        <w:rPr>
          <w:i/>
        </w:rPr>
        <w:t>RRCConnectionReconfiguration</w:t>
      </w:r>
      <w:r>
        <w:t xml:space="preserve"> message SHOULD NOT be considered since it would lead to more complex specs and there is not signalling saving to be achieved.</w:t>
      </w:r>
    </w:p>
    <w:p w14:paraId="500108AD" w14:textId="77777777" w:rsidR="00EE7365" w:rsidRDefault="00EE7365">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 xml:space="preserve">Harmonization of </w:t>
      </w:r>
      <w:r w:rsidRPr="00C62D6A">
        <w:rPr>
          <w:i/>
        </w:rPr>
        <w:t>SecurityModeCommand</w:t>
      </w:r>
      <w:r>
        <w:t xml:space="preserve"> and </w:t>
      </w:r>
      <w:r w:rsidRPr="00C62D6A">
        <w:rPr>
          <w:i/>
        </w:rPr>
        <w:t>RRCConnectionReconfiguration</w:t>
      </w:r>
      <w:r>
        <w:t xml:space="preserve"> message SHOULD NOT be considered since the </w:t>
      </w:r>
      <w:r w:rsidRPr="00C62D6A">
        <w:rPr>
          <w:i/>
        </w:rPr>
        <w:t>RRCConnectionReconfiguration</w:t>
      </w:r>
      <w:r>
        <w:t xml:space="preserve"> message should be sent encrypted and there is no benefit of using the complex </w:t>
      </w:r>
      <w:r w:rsidRPr="00C62D6A">
        <w:rPr>
          <w:i/>
        </w:rPr>
        <w:t>RRCConnectionReconfiguration</w:t>
      </w:r>
      <w:r>
        <w:t xml:space="preserve"> message </w:t>
      </w:r>
      <w:r w:rsidRPr="00C62D6A">
        <w:rPr>
          <w:i/>
        </w:rPr>
        <w:t>SecurityModeCommand</w:t>
      </w:r>
      <w:r>
        <w:t xml:space="preserve"> which is a very small message.</w:t>
      </w:r>
    </w:p>
    <w:p w14:paraId="52B6B07C" w14:textId="77777777" w:rsidR="00EE7365" w:rsidRDefault="00EE7365">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 xml:space="preserve">Harmonization of </w:t>
      </w:r>
      <w:r w:rsidRPr="00C62D6A">
        <w:rPr>
          <w:i/>
        </w:rPr>
        <w:t>SecurityModeCommand</w:t>
      </w:r>
      <w:r>
        <w:t xml:space="preserve"> and </w:t>
      </w:r>
      <w:r w:rsidRPr="00C62D6A">
        <w:rPr>
          <w:i/>
        </w:rPr>
        <w:t>RRCConnectionSetup</w:t>
      </w:r>
      <w:r>
        <w:t xml:space="preserve"> SHOULD NOT be considered.</w:t>
      </w:r>
    </w:p>
    <w:p w14:paraId="459D6481" w14:textId="77777777" w:rsidR="00EE7365" w:rsidRDefault="00EE7365">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Harmonization of RRC Suspend message (ordering UE to RRC_INACTIVE) and the message answering a RNA update COULD be considered since the message have similar purpose and would benefit from joint specification. More effort is needed to consider the stage 3 specification details and handling of different triggering conditions.</w:t>
      </w:r>
    </w:p>
    <w:p w14:paraId="42259270" w14:textId="77777777" w:rsidR="00EE7365" w:rsidRDefault="00EE7365">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 xml:space="preserve">Harmonization of “RRC Suspend” message (ordering UE to RRC_INACTIVE) and the </w:t>
      </w:r>
      <w:r w:rsidRPr="00C62D6A">
        <w:rPr>
          <w:i/>
        </w:rPr>
        <w:t>RRCConnectionRelease</w:t>
      </w:r>
      <w:r>
        <w:t xml:space="preserve"> message (ordering UE to RRC_IDLE) COULD be considered, although some conditional element will most likely be needed.</w:t>
      </w:r>
    </w:p>
    <w:p w14:paraId="366FA9E8" w14:textId="77777777" w:rsidR="00EE7365" w:rsidRDefault="00EE7365">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 xml:space="preserve">Harmonization of </w:t>
      </w:r>
      <w:r w:rsidRPr="00C62D6A">
        <w:rPr>
          <w:i/>
          <w:iCs/>
        </w:rPr>
        <w:t>RRCConnectionReestablishment</w:t>
      </w:r>
      <w:r>
        <w:t xml:space="preserve"> with </w:t>
      </w:r>
      <w:r w:rsidRPr="00C62D6A">
        <w:rPr>
          <w:i/>
        </w:rPr>
        <w:t>RRCConnectionSetup</w:t>
      </w:r>
      <w:r>
        <w:t xml:space="preserve"> and/or </w:t>
      </w:r>
      <w:r w:rsidRPr="00C62D6A">
        <w:rPr>
          <w:i/>
        </w:rPr>
        <w:t>RRCConnectionReconfiguration</w:t>
      </w:r>
      <w:r>
        <w:t xml:space="preserve"> and/or </w:t>
      </w:r>
      <w:r w:rsidRPr="00C62D6A">
        <w:rPr>
          <w:i/>
        </w:rPr>
        <w:t>RRCConnectionResume</w:t>
      </w:r>
      <w:r>
        <w:t xml:space="preserve"> SHOULD NOT considered since the </w:t>
      </w:r>
      <w:r w:rsidRPr="00C62D6A">
        <w:rPr>
          <w:i/>
          <w:iCs/>
        </w:rPr>
        <w:t>RRCConnectionReestablishment</w:t>
      </w:r>
      <w:r>
        <w:t xml:space="preserve"> will most likely be sent unencrypted and should therefore not setup DRBs etc.</w:t>
      </w:r>
    </w:p>
    <w:p w14:paraId="74D5ED3D" w14:textId="77777777" w:rsidR="00EE7365" w:rsidRDefault="00EE7365">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 xml:space="preserve">Harmonization of </w:t>
      </w:r>
      <w:r w:rsidRPr="00C62D6A">
        <w:rPr>
          <w:i/>
        </w:rPr>
        <w:t>RRCConnectionResumeRequest</w:t>
      </w:r>
      <w:r>
        <w:t xml:space="preserve"> and “RRC RNA update request” using different cause values SHOULD be considered due to similar message content and due to that UE may end up in the same state after the procedure.</w:t>
      </w:r>
    </w:p>
    <w:p w14:paraId="4DFB33B2" w14:textId="77777777" w:rsidR="00EE7365" w:rsidRDefault="00EE7365">
      <w:pPr>
        <w:pStyle w:val="TOC1"/>
        <w:rPr>
          <w:rFonts w:asciiTheme="minorHAnsi" w:eastAsiaTheme="minorEastAsia" w:hAnsiTheme="minorHAnsi" w:cstheme="minorBidi"/>
          <w:b w:val="0"/>
          <w:sz w:val="22"/>
          <w:lang w:eastAsia="en-US"/>
        </w:rPr>
      </w:pPr>
      <w:r>
        <w:t>Proposal 9</w:t>
      </w:r>
      <w:r>
        <w:rPr>
          <w:rFonts w:asciiTheme="minorHAnsi" w:eastAsiaTheme="minorEastAsia" w:hAnsiTheme="minorHAnsi" w:cstheme="minorBidi"/>
          <w:b w:val="0"/>
          <w:sz w:val="22"/>
          <w:lang w:eastAsia="en-US"/>
        </w:rPr>
        <w:tab/>
      </w:r>
      <w:r>
        <w:t xml:space="preserve">The </w:t>
      </w:r>
      <w:r w:rsidRPr="00C62D6A">
        <w:rPr>
          <w:i/>
        </w:rPr>
        <w:t>RRCConnectionRequest</w:t>
      </w:r>
      <w:r>
        <w:t xml:space="preserve"> message SHOULD NOT be harmonized with the </w:t>
      </w:r>
      <w:r w:rsidRPr="00C62D6A">
        <w:rPr>
          <w:i/>
        </w:rPr>
        <w:t>RRCConnectionResumeRequest</w:t>
      </w:r>
      <w:r>
        <w:t xml:space="preserve"> or </w:t>
      </w:r>
      <w:r w:rsidRPr="00C62D6A">
        <w:rPr>
          <w:i/>
        </w:rPr>
        <w:t>RRCConnectionReestablishmentRequest</w:t>
      </w:r>
      <w:r>
        <w:t xml:space="preserve"> message due to different content and purpose.</w:t>
      </w:r>
    </w:p>
    <w:p w14:paraId="38FB1B4A" w14:textId="77777777" w:rsidR="00EE7365" w:rsidRDefault="00EE7365">
      <w:pPr>
        <w:pStyle w:val="TOC1"/>
        <w:rPr>
          <w:rFonts w:asciiTheme="minorHAnsi" w:eastAsiaTheme="minorEastAsia" w:hAnsiTheme="minorHAnsi" w:cstheme="minorBidi"/>
          <w:b w:val="0"/>
          <w:sz w:val="22"/>
          <w:lang w:eastAsia="en-US"/>
        </w:rPr>
      </w:pPr>
      <w:r>
        <w:t>Proposal 10</w:t>
      </w:r>
      <w:r>
        <w:rPr>
          <w:rFonts w:asciiTheme="minorHAnsi" w:eastAsiaTheme="minorEastAsia" w:hAnsiTheme="minorHAnsi" w:cstheme="minorBidi"/>
          <w:b w:val="0"/>
          <w:sz w:val="22"/>
          <w:lang w:eastAsia="en-US"/>
        </w:rPr>
        <w:tab/>
      </w:r>
      <w:r>
        <w:t xml:space="preserve">The </w:t>
      </w:r>
      <w:r w:rsidRPr="00C62D6A">
        <w:rPr>
          <w:i/>
        </w:rPr>
        <w:t>RRCConnectionReestablishmentRequest</w:t>
      </w:r>
      <w:r>
        <w:t xml:space="preserve"> message SHOULD NOT be harmonized with the </w:t>
      </w:r>
      <w:r w:rsidRPr="00C62D6A">
        <w:rPr>
          <w:i/>
        </w:rPr>
        <w:t>RRCConnectionResumeRequest</w:t>
      </w:r>
      <w:r>
        <w:t xml:space="preserve"> due to different content and purpose leading to extra complexities and signalling overhead.</w:t>
      </w:r>
    </w:p>
    <w:p w14:paraId="1452C7BE" w14:textId="77777777" w:rsidR="00EE7365" w:rsidRDefault="00EE7365">
      <w:pPr>
        <w:pStyle w:val="TOC1"/>
        <w:rPr>
          <w:rFonts w:asciiTheme="minorHAnsi" w:eastAsiaTheme="minorEastAsia" w:hAnsiTheme="minorHAnsi" w:cstheme="minorBidi"/>
          <w:b w:val="0"/>
          <w:sz w:val="22"/>
          <w:lang w:eastAsia="en-US"/>
        </w:rPr>
      </w:pPr>
      <w:r>
        <w:t>Proposal 11</w:t>
      </w:r>
      <w:r>
        <w:rPr>
          <w:rFonts w:asciiTheme="minorHAnsi" w:eastAsiaTheme="minorEastAsia" w:hAnsiTheme="minorHAnsi" w:cstheme="minorBidi"/>
          <w:b w:val="0"/>
          <w:sz w:val="22"/>
          <w:lang w:eastAsia="en-US"/>
        </w:rPr>
        <w:tab/>
      </w:r>
      <w:r>
        <w:t>Procedures using the same DL message should use the same UL complete messages, procedures using different DL messages should use different UL complete messages.</w:t>
      </w:r>
    </w:p>
    <w:p w14:paraId="3D792CCD" w14:textId="00F733ED" w:rsidR="003E033A" w:rsidRDefault="009B6FD5" w:rsidP="009B6FD5">
      <w:r>
        <w:rPr>
          <w:b/>
          <w:bCs/>
        </w:rPr>
        <w:fldChar w:fldCharType="end"/>
      </w:r>
    </w:p>
    <w:p w14:paraId="043FE611" w14:textId="2BCB4D5F" w:rsidR="003A7EF3" w:rsidRDefault="003E033A" w:rsidP="003E033A">
      <w:pPr>
        <w:pStyle w:val="Heading1"/>
      </w:pPr>
      <w:r>
        <w:t>References:</w:t>
      </w:r>
      <w:r w:rsidRPr="00CE0424">
        <w:t xml:space="preserve"> </w:t>
      </w:r>
    </w:p>
    <w:p w14:paraId="511E7EA1" w14:textId="77777777" w:rsidR="006F6127" w:rsidRDefault="006F6127" w:rsidP="006F6127">
      <w:r>
        <w:t>[1]</w:t>
      </w:r>
      <w:r>
        <w:tab/>
        <w:t>R2-1709220,</w:t>
      </w:r>
      <w:r>
        <w:tab/>
      </w:r>
      <w:r w:rsidRPr="006F6127">
        <w:t>Harmonization of the RRC procedures</w:t>
      </w:r>
      <w:r>
        <w:t xml:space="preserve">, </w:t>
      </w:r>
      <w:r w:rsidRPr="006F6127">
        <w:tab/>
        <w:t>Nokia</w:t>
      </w:r>
    </w:p>
    <w:p w14:paraId="182DF391" w14:textId="3F39796C" w:rsidR="006F6127" w:rsidRDefault="006F6127" w:rsidP="006F6127">
      <w:r>
        <w:t xml:space="preserve">[2] </w:t>
      </w:r>
      <w:r>
        <w:tab/>
      </w:r>
      <w:r w:rsidRPr="006F6127">
        <w:t>R2-1707667</w:t>
      </w:r>
      <w:r>
        <w:t>,</w:t>
      </w:r>
      <w:r>
        <w:tab/>
      </w:r>
      <w:r w:rsidRPr="006F6127">
        <w:t>Further discussion on merging NR RRC messages</w:t>
      </w:r>
      <w:r>
        <w:t>,</w:t>
      </w:r>
      <w:r w:rsidRPr="006F6127">
        <w:tab/>
        <w:t>Samsung</w:t>
      </w:r>
    </w:p>
    <w:p w14:paraId="743D49F2" w14:textId="10483251" w:rsidR="006F6127" w:rsidRDefault="006F6127" w:rsidP="006F6127">
      <w:r>
        <w:t>[3]</w:t>
      </w:r>
      <w:r>
        <w:tab/>
      </w:r>
      <w:r w:rsidRPr="006F6127">
        <w:t>R2-1707842</w:t>
      </w:r>
      <w:r>
        <w:t>,</w:t>
      </w:r>
      <w:r>
        <w:tab/>
      </w:r>
      <w:r w:rsidRPr="006F6127">
        <w:t xml:space="preserve">Harmonizing of the </w:t>
      </w:r>
      <w:proofErr w:type="spellStart"/>
      <w:r w:rsidRPr="006F6127">
        <w:t>RRCConnection</w:t>
      </w:r>
      <w:proofErr w:type="spellEnd"/>
      <w:r w:rsidRPr="006F6127">
        <w:t>, Reest</w:t>
      </w:r>
      <w:r>
        <w:t xml:space="preserve">ablishment and Resume procedure, </w:t>
      </w:r>
      <w:r w:rsidRPr="006F6127">
        <w:t>Ericsson</w:t>
      </w:r>
    </w:p>
    <w:p w14:paraId="3CBF16C8" w14:textId="6431A137" w:rsidR="006F6127" w:rsidRDefault="006F6127" w:rsidP="006F6127">
      <w:r>
        <w:t>[4]</w:t>
      </w:r>
      <w:r>
        <w:tab/>
      </w:r>
      <w:r w:rsidRPr="006F6127">
        <w:t>R2-1707896</w:t>
      </w:r>
      <w:r>
        <w:t>,</w:t>
      </w:r>
      <w:r>
        <w:tab/>
      </w:r>
      <w:r w:rsidRPr="006F6127">
        <w:t>RRC connection re-establishment and resume procedures in NR</w:t>
      </w:r>
      <w:r>
        <w:t>,</w:t>
      </w:r>
      <w:r w:rsidRPr="006F6127">
        <w:tab/>
        <w:t>CATT</w:t>
      </w:r>
    </w:p>
    <w:p w14:paraId="5F5F2CE7" w14:textId="5BDB46C0" w:rsidR="006F6127" w:rsidRDefault="006F6127" w:rsidP="006F6127">
      <w:r>
        <w:t>[5]</w:t>
      </w:r>
      <w:r>
        <w:tab/>
      </w:r>
      <w:r w:rsidRPr="006F6127">
        <w:t>R2-1708700</w:t>
      </w:r>
      <w:r>
        <w:t>,</w:t>
      </w:r>
      <w:r>
        <w:tab/>
      </w:r>
      <w:r w:rsidRPr="006F6127">
        <w:t>Consideration on the procedure design for transition from INACTIVE to CONNECTED state and for RRC connection re-establishment</w:t>
      </w:r>
      <w:r>
        <w:t>,</w:t>
      </w:r>
      <w:r w:rsidRPr="006F6127">
        <w:tab/>
        <w:t xml:space="preserve">Huawei, </w:t>
      </w:r>
      <w:proofErr w:type="spellStart"/>
      <w:r w:rsidRPr="006F6127">
        <w:t>HiSilicon</w:t>
      </w:r>
      <w:proofErr w:type="spellEnd"/>
    </w:p>
    <w:p w14:paraId="5325CC3E" w14:textId="21EF9A6D" w:rsidR="006F6127" w:rsidRDefault="006F6127" w:rsidP="006F6127">
      <w:r>
        <w:t>[6]</w:t>
      </w:r>
      <w:r>
        <w:tab/>
        <w:t>R2-1708739,</w:t>
      </w:r>
      <w:r>
        <w:tab/>
        <w:t>Harmonization of Connection Control Procedures and Messages,</w:t>
      </w:r>
      <w:r>
        <w:tab/>
      </w:r>
      <w:proofErr w:type="spellStart"/>
      <w:r>
        <w:t>InterDigital</w:t>
      </w:r>
      <w:proofErr w:type="spellEnd"/>
    </w:p>
    <w:p w14:paraId="6C194DB3" w14:textId="06F8780C" w:rsidR="006F6127" w:rsidRDefault="006F6127" w:rsidP="006F6127">
      <w:r>
        <w:t>[7]</w:t>
      </w:r>
      <w:r>
        <w:tab/>
        <w:t>R2-1708800,</w:t>
      </w:r>
      <w:r>
        <w:tab/>
        <w:t>Common resumption and reestablishment procedure,</w:t>
      </w:r>
      <w:r>
        <w:tab/>
        <w:t>Intel Corporation</w:t>
      </w:r>
    </w:p>
    <w:p w14:paraId="21C6AA70" w14:textId="32FEF4BF" w:rsidR="006F6127" w:rsidRDefault="006F6127" w:rsidP="006F6127">
      <w:r>
        <w:lastRenderedPageBreak/>
        <w:t>[8]</w:t>
      </w:r>
      <w:r>
        <w:tab/>
        <w:t>R2-1708989,</w:t>
      </w:r>
      <w:r>
        <w:tab/>
        <w:t>Harmonised Connection Control Messages,</w:t>
      </w:r>
      <w:r>
        <w:tab/>
        <w:t>CMCC</w:t>
      </w:r>
    </w:p>
    <w:p w14:paraId="5D855F6E" w14:textId="695911CC" w:rsidR="006F6127" w:rsidRDefault="006F6127" w:rsidP="006F6127">
      <w:r>
        <w:t>[9]</w:t>
      </w:r>
      <w:r>
        <w:tab/>
        <w:t>R2-1709113,</w:t>
      </w:r>
      <w:r>
        <w:tab/>
        <w:t>Simplification of RRC messages for NR,</w:t>
      </w:r>
      <w:r>
        <w:tab/>
        <w:t>LG Electronics Inc.</w:t>
      </w:r>
      <w:r>
        <w:tab/>
      </w:r>
    </w:p>
    <w:p w14:paraId="60AAE982" w14:textId="5C6DB64C" w:rsidR="006F6127" w:rsidRDefault="006F6127" w:rsidP="006F6127">
      <w:r>
        <w:t>[10]</w:t>
      </w:r>
      <w:r>
        <w:tab/>
        <w:t>R2-1709401,</w:t>
      </w:r>
      <w:r>
        <w:tab/>
        <w:t>Harmonization of the RRC connection management procedures</w:t>
      </w:r>
      <w:r>
        <w:tab/>
        <w:t>NTT, DOCOMO INC.</w:t>
      </w:r>
    </w:p>
    <w:p w14:paraId="17CD054F" w14:textId="38DF058B" w:rsidR="006F6127" w:rsidRDefault="006F6127" w:rsidP="006F6127">
      <w:r>
        <w:t>[11]</w:t>
      </w:r>
      <w:r>
        <w:tab/>
        <w:t>R2-1709541,</w:t>
      </w:r>
      <w:r>
        <w:tab/>
        <w:t>RRC service request,</w:t>
      </w:r>
      <w:r>
        <w:tab/>
      </w:r>
      <w:proofErr w:type="spellStart"/>
      <w:r>
        <w:t>MediaTek</w:t>
      </w:r>
      <w:proofErr w:type="spellEnd"/>
      <w:r>
        <w:t xml:space="preserve"> Beijing Inc.</w:t>
      </w:r>
    </w:p>
    <w:p w14:paraId="06360966" w14:textId="1D159792" w:rsidR="006F6127" w:rsidRDefault="006F6127" w:rsidP="006F6127">
      <w:r>
        <w:t>[12]</w:t>
      </w:r>
      <w:r>
        <w:tab/>
        <w:t>R2-1709636,</w:t>
      </w:r>
      <w:r>
        <w:tab/>
        <w:t>Open issues for connection control,</w:t>
      </w:r>
      <w:r>
        <w:tab/>
        <w:t>Qualcomm Incorporated</w:t>
      </w:r>
      <w:r>
        <w:tab/>
      </w:r>
    </w:p>
    <w:p w14:paraId="00D81205" w14:textId="77777777" w:rsidR="006F6127" w:rsidRDefault="006F6127" w:rsidP="006F6127"/>
    <w:p w14:paraId="660EE6D7" w14:textId="77777777" w:rsidR="003E033A" w:rsidRPr="00CE0424" w:rsidRDefault="003E033A" w:rsidP="003E033A"/>
    <w:sectPr w:rsidR="003E033A"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8F1A7" w14:textId="77777777" w:rsidR="00996C51" w:rsidRDefault="00996C51">
      <w:r>
        <w:separator/>
      </w:r>
    </w:p>
  </w:endnote>
  <w:endnote w:type="continuationSeparator" w:id="0">
    <w:p w14:paraId="2983FDB2" w14:textId="77777777" w:rsidR="00996C51" w:rsidRDefault="00996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B4581" w14:textId="0C38B93C" w:rsidR="00A83F7C" w:rsidRDefault="00A83F7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41B03">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41B03">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EE65D" w14:textId="77777777" w:rsidR="00996C51" w:rsidRDefault="00996C51">
      <w:r>
        <w:separator/>
      </w:r>
    </w:p>
  </w:footnote>
  <w:footnote w:type="continuationSeparator" w:id="0">
    <w:p w14:paraId="661A0FA9" w14:textId="77777777" w:rsidR="00996C51" w:rsidRDefault="00996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92D2D" w14:textId="77777777" w:rsidR="00A83F7C" w:rsidRDefault="00A83F7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37C2D28"/>
    <w:multiLevelType w:val="hybridMultilevel"/>
    <w:tmpl w:val="BFEAF65E"/>
    <w:lvl w:ilvl="0" w:tplc="EA8CA7D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8807EF"/>
    <w:multiLevelType w:val="hybridMultilevel"/>
    <w:tmpl w:val="83AE37FA"/>
    <w:lvl w:ilvl="0" w:tplc="32F6889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1B36ED"/>
    <w:multiLevelType w:val="hybridMultilevel"/>
    <w:tmpl w:val="B378A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CA1122"/>
    <w:multiLevelType w:val="hybridMultilevel"/>
    <w:tmpl w:val="C11ABA10"/>
    <w:lvl w:ilvl="0" w:tplc="F378F73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8A6F1B"/>
    <w:multiLevelType w:val="hybridMultilevel"/>
    <w:tmpl w:val="0C1CCA26"/>
    <w:lvl w:ilvl="0" w:tplc="0896C58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7127514"/>
    <w:multiLevelType w:val="hybridMultilevel"/>
    <w:tmpl w:val="1B389CBE"/>
    <w:lvl w:ilvl="0" w:tplc="844E2F2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6CB229F9"/>
    <w:multiLevelType w:val="hybridMultilevel"/>
    <w:tmpl w:val="B76C4D6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35AB8"/>
    <w:multiLevelType w:val="hybridMultilevel"/>
    <w:tmpl w:val="16645C12"/>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B24DEF"/>
    <w:multiLevelType w:val="hybridMultilevel"/>
    <w:tmpl w:val="45E27288"/>
    <w:lvl w:ilvl="0" w:tplc="C1ECF0D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2"/>
  </w:num>
  <w:num w:numId="4">
    <w:abstractNumId w:val="13"/>
  </w:num>
  <w:num w:numId="5">
    <w:abstractNumId w:val="10"/>
  </w:num>
  <w:num w:numId="6">
    <w:abstractNumId w:val="14"/>
  </w:num>
  <w:num w:numId="7">
    <w:abstractNumId w:val="18"/>
  </w:num>
  <w:num w:numId="8">
    <w:abstractNumId w:val="11"/>
  </w:num>
  <w:num w:numId="9">
    <w:abstractNumId w:val="9"/>
  </w:num>
  <w:num w:numId="10">
    <w:abstractNumId w:val="3"/>
  </w:num>
  <w:num w:numId="11">
    <w:abstractNumId w:val="2"/>
  </w:num>
  <w:num w:numId="12">
    <w:abstractNumId w:val="1"/>
  </w:num>
  <w:num w:numId="13">
    <w:abstractNumId w:val="17"/>
  </w:num>
  <w:num w:numId="14">
    <w:abstractNumId w:val="0"/>
  </w:num>
  <w:num w:numId="15">
    <w:abstractNumId w:val="19"/>
  </w:num>
  <w:num w:numId="16">
    <w:abstractNumId w:val="23"/>
  </w:num>
  <w:num w:numId="17">
    <w:abstractNumId w:val="21"/>
  </w:num>
  <w:num w:numId="18">
    <w:abstractNumId w:val="6"/>
  </w:num>
  <w:num w:numId="19">
    <w:abstractNumId w:val="22"/>
  </w:num>
  <w:num w:numId="20">
    <w:abstractNumId w:val="8"/>
  </w:num>
  <w:num w:numId="21">
    <w:abstractNumId w:val="15"/>
  </w:num>
  <w:num w:numId="22">
    <w:abstractNumId w:val="24"/>
  </w:num>
  <w:num w:numId="23">
    <w:abstractNumId w:val="5"/>
  </w:num>
  <w:num w:numId="24">
    <w:abstractNumId w:val="20"/>
  </w:num>
  <w:num w:numId="2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F5F"/>
    <w:rsid w:val="000006E1"/>
    <w:rsid w:val="00002A37"/>
    <w:rsid w:val="000039F4"/>
    <w:rsid w:val="00006446"/>
    <w:rsid w:val="00006896"/>
    <w:rsid w:val="00007CDC"/>
    <w:rsid w:val="00011B28"/>
    <w:rsid w:val="0001544E"/>
    <w:rsid w:val="00015D15"/>
    <w:rsid w:val="000206B6"/>
    <w:rsid w:val="0002564D"/>
    <w:rsid w:val="00025ECA"/>
    <w:rsid w:val="000325B8"/>
    <w:rsid w:val="00034C15"/>
    <w:rsid w:val="00036BA1"/>
    <w:rsid w:val="000422E2"/>
    <w:rsid w:val="00042F22"/>
    <w:rsid w:val="000433B6"/>
    <w:rsid w:val="000444EF"/>
    <w:rsid w:val="00052A07"/>
    <w:rsid w:val="000534E3"/>
    <w:rsid w:val="0005606A"/>
    <w:rsid w:val="00057117"/>
    <w:rsid w:val="000616E7"/>
    <w:rsid w:val="00063267"/>
    <w:rsid w:val="00064206"/>
    <w:rsid w:val="0006487E"/>
    <w:rsid w:val="00064E2C"/>
    <w:rsid w:val="00065E1A"/>
    <w:rsid w:val="000770C7"/>
    <w:rsid w:val="00077E5F"/>
    <w:rsid w:val="0008036A"/>
    <w:rsid w:val="00081AE6"/>
    <w:rsid w:val="000855EB"/>
    <w:rsid w:val="00085ACA"/>
    <w:rsid w:val="00085B52"/>
    <w:rsid w:val="000866F2"/>
    <w:rsid w:val="0009009F"/>
    <w:rsid w:val="00091557"/>
    <w:rsid w:val="000924C1"/>
    <w:rsid w:val="000924F0"/>
    <w:rsid w:val="00093474"/>
    <w:rsid w:val="0009510F"/>
    <w:rsid w:val="00095BCE"/>
    <w:rsid w:val="00096766"/>
    <w:rsid w:val="000A1B7B"/>
    <w:rsid w:val="000A56F2"/>
    <w:rsid w:val="000B0CA0"/>
    <w:rsid w:val="000B2719"/>
    <w:rsid w:val="000B3A8F"/>
    <w:rsid w:val="000B4AB9"/>
    <w:rsid w:val="000B54CD"/>
    <w:rsid w:val="000B58C3"/>
    <w:rsid w:val="000B61E9"/>
    <w:rsid w:val="000B77A6"/>
    <w:rsid w:val="000C165A"/>
    <w:rsid w:val="000C2E19"/>
    <w:rsid w:val="000D0D07"/>
    <w:rsid w:val="000D2B6A"/>
    <w:rsid w:val="000D454E"/>
    <w:rsid w:val="000D4797"/>
    <w:rsid w:val="000E0527"/>
    <w:rsid w:val="000E1E92"/>
    <w:rsid w:val="000E3196"/>
    <w:rsid w:val="000E6894"/>
    <w:rsid w:val="000E7B24"/>
    <w:rsid w:val="000F06D6"/>
    <w:rsid w:val="000F0802"/>
    <w:rsid w:val="000F0EB1"/>
    <w:rsid w:val="000F1106"/>
    <w:rsid w:val="000F25A1"/>
    <w:rsid w:val="000F2A5D"/>
    <w:rsid w:val="000F3BE9"/>
    <w:rsid w:val="000F3F6C"/>
    <w:rsid w:val="000F4A27"/>
    <w:rsid w:val="000F6DF3"/>
    <w:rsid w:val="001005FF"/>
    <w:rsid w:val="001021AE"/>
    <w:rsid w:val="001035D1"/>
    <w:rsid w:val="001062FB"/>
    <w:rsid w:val="001063E6"/>
    <w:rsid w:val="00113CF4"/>
    <w:rsid w:val="001153EA"/>
    <w:rsid w:val="00115643"/>
    <w:rsid w:val="00116765"/>
    <w:rsid w:val="00116E89"/>
    <w:rsid w:val="001219F5"/>
    <w:rsid w:val="00121A20"/>
    <w:rsid w:val="0012377F"/>
    <w:rsid w:val="00124314"/>
    <w:rsid w:val="00126B4A"/>
    <w:rsid w:val="00132FD0"/>
    <w:rsid w:val="001344C0"/>
    <w:rsid w:val="001346FA"/>
    <w:rsid w:val="00135252"/>
    <w:rsid w:val="00137AB5"/>
    <w:rsid w:val="00137F0B"/>
    <w:rsid w:val="0014013F"/>
    <w:rsid w:val="00141B03"/>
    <w:rsid w:val="00141E94"/>
    <w:rsid w:val="001436EB"/>
    <w:rsid w:val="00147730"/>
    <w:rsid w:val="00151E23"/>
    <w:rsid w:val="001526E0"/>
    <w:rsid w:val="001551B5"/>
    <w:rsid w:val="001659C1"/>
    <w:rsid w:val="00173A8E"/>
    <w:rsid w:val="00176CA8"/>
    <w:rsid w:val="00177795"/>
    <w:rsid w:val="0018143F"/>
    <w:rsid w:val="00187A9D"/>
    <w:rsid w:val="00190AC1"/>
    <w:rsid w:val="0019341A"/>
    <w:rsid w:val="001935A8"/>
    <w:rsid w:val="00196B06"/>
    <w:rsid w:val="00197DF9"/>
    <w:rsid w:val="001A1987"/>
    <w:rsid w:val="001A2564"/>
    <w:rsid w:val="001A6173"/>
    <w:rsid w:val="001A6CBA"/>
    <w:rsid w:val="001A7AFC"/>
    <w:rsid w:val="001B0D97"/>
    <w:rsid w:val="001B5A5D"/>
    <w:rsid w:val="001B7D97"/>
    <w:rsid w:val="001C1CE5"/>
    <w:rsid w:val="001C3D2A"/>
    <w:rsid w:val="001D4C2A"/>
    <w:rsid w:val="001D51BA"/>
    <w:rsid w:val="001D6342"/>
    <w:rsid w:val="001D6D53"/>
    <w:rsid w:val="001E21C7"/>
    <w:rsid w:val="001E58E2"/>
    <w:rsid w:val="001E6356"/>
    <w:rsid w:val="001E747E"/>
    <w:rsid w:val="001E7AED"/>
    <w:rsid w:val="001F3916"/>
    <w:rsid w:val="001F472A"/>
    <w:rsid w:val="001F4EAC"/>
    <w:rsid w:val="001F54C5"/>
    <w:rsid w:val="001F662C"/>
    <w:rsid w:val="001F7074"/>
    <w:rsid w:val="00200490"/>
    <w:rsid w:val="00201F3A"/>
    <w:rsid w:val="00203F96"/>
    <w:rsid w:val="002069B2"/>
    <w:rsid w:val="00207FA3"/>
    <w:rsid w:val="00214BD7"/>
    <w:rsid w:val="00214DA8"/>
    <w:rsid w:val="00215423"/>
    <w:rsid w:val="002158FA"/>
    <w:rsid w:val="00220600"/>
    <w:rsid w:val="002224DB"/>
    <w:rsid w:val="00223FCB"/>
    <w:rsid w:val="002252C3"/>
    <w:rsid w:val="00225C54"/>
    <w:rsid w:val="00230765"/>
    <w:rsid w:val="002312B4"/>
    <w:rsid w:val="002319E4"/>
    <w:rsid w:val="0023275E"/>
    <w:rsid w:val="00235632"/>
    <w:rsid w:val="00235872"/>
    <w:rsid w:val="00241559"/>
    <w:rsid w:val="002435B3"/>
    <w:rsid w:val="002458EB"/>
    <w:rsid w:val="00247727"/>
    <w:rsid w:val="002500C8"/>
    <w:rsid w:val="00256492"/>
    <w:rsid w:val="00257186"/>
    <w:rsid w:val="00257543"/>
    <w:rsid w:val="002617E7"/>
    <w:rsid w:val="00264228"/>
    <w:rsid w:val="00264334"/>
    <w:rsid w:val="0026473E"/>
    <w:rsid w:val="00266214"/>
    <w:rsid w:val="0026653C"/>
    <w:rsid w:val="00267C83"/>
    <w:rsid w:val="0027144F"/>
    <w:rsid w:val="00271F3A"/>
    <w:rsid w:val="00273278"/>
    <w:rsid w:val="002737F4"/>
    <w:rsid w:val="002805F5"/>
    <w:rsid w:val="00280751"/>
    <w:rsid w:val="0028280A"/>
    <w:rsid w:val="00286ACD"/>
    <w:rsid w:val="00286D96"/>
    <w:rsid w:val="00287838"/>
    <w:rsid w:val="002907B5"/>
    <w:rsid w:val="00292EB7"/>
    <w:rsid w:val="0029347C"/>
    <w:rsid w:val="00295942"/>
    <w:rsid w:val="00296227"/>
    <w:rsid w:val="00296F44"/>
    <w:rsid w:val="0029777D"/>
    <w:rsid w:val="002A055E"/>
    <w:rsid w:val="002A1D4E"/>
    <w:rsid w:val="002A2869"/>
    <w:rsid w:val="002B24D6"/>
    <w:rsid w:val="002C41E6"/>
    <w:rsid w:val="002D071A"/>
    <w:rsid w:val="002D34B2"/>
    <w:rsid w:val="002D7637"/>
    <w:rsid w:val="002E069F"/>
    <w:rsid w:val="002E17F2"/>
    <w:rsid w:val="002E5D5B"/>
    <w:rsid w:val="002E7CAE"/>
    <w:rsid w:val="002F2771"/>
    <w:rsid w:val="002F37A9"/>
    <w:rsid w:val="002F45BF"/>
    <w:rsid w:val="002F741D"/>
    <w:rsid w:val="00301CE6"/>
    <w:rsid w:val="0030256B"/>
    <w:rsid w:val="003034EE"/>
    <w:rsid w:val="0030501F"/>
    <w:rsid w:val="00307220"/>
    <w:rsid w:val="00307BA1"/>
    <w:rsid w:val="00311702"/>
    <w:rsid w:val="00311E82"/>
    <w:rsid w:val="00312CDE"/>
    <w:rsid w:val="00313FD6"/>
    <w:rsid w:val="003143BD"/>
    <w:rsid w:val="003203ED"/>
    <w:rsid w:val="00322C9F"/>
    <w:rsid w:val="00324D23"/>
    <w:rsid w:val="00331168"/>
    <w:rsid w:val="00331751"/>
    <w:rsid w:val="00334579"/>
    <w:rsid w:val="00335858"/>
    <w:rsid w:val="00336BDA"/>
    <w:rsid w:val="00341E3A"/>
    <w:rsid w:val="00342BD7"/>
    <w:rsid w:val="00343A07"/>
    <w:rsid w:val="00346DB5"/>
    <w:rsid w:val="00346DC3"/>
    <w:rsid w:val="003477B1"/>
    <w:rsid w:val="0035151B"/>
    <w:rsid w:val="00357380"/>
    <w:rsid w:val="003602D9"/>
    <w:rsid w:val="003604CE"/>
    <w:rsid w:val="003656DF"/>
    <w:rsid w:val="00370E47"/>
    <w:rsid w:val="003742AC"/>
    <w:rsid w:val="00376461"/>
    <w:rsid w:val="00377CE1"/>
    <w:rsid w:val="00381F1C"/>
    <w:rsid w:val="00385BF0"/>
    <w:rsid w:val="00387DD1"/>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4645"/>
    <w:rsid w:val="003D5B1F"/>
    <w:rsid w:val="003E033A"/>
    <w:rsid w:val="003E15FA"/>
    <w:rsid w:val="003E55E4"/>
    <w:rsid w:val="003E74E3"/>
    <w:rsid w:val="003F05C7"/>
    <w:rsid w:val="003F2CD4"/>
    <w:rsid w:val="003F4471"/>
    <w:rsid w:val="003F58DE"/>
    <w:rsid w:val="003F6BBE"/>
    <w:rsid w:val="004000E8"/>
    <w:rsid w:val="00402E2B"/>
    <w:rsid w:val="00404B23"/>
    <w:rsid w:val="0040512B"/>
    <w:rsid w:val="00405CA5"/>
    <w:rsid w:val="00407CD3"/>
    <w:rsid w:val="00410134"/>
    <w:rsid w:val="00410B72"/>
    <w:rsid w:val="00410F18"/>
    <w:rsid w:val="0041263E"/>
    <w:rsid w:val="00413AAC"/>
    <w:rsid w:val="00421105"/>
    <w:rsid w:val="004231F6"/>
    <w:rsid w:val="004242F4"/>
    <w:rsid w:val="004256A9"/>
    <w:rsid w:val="00427248"/>
    <w:rsid w:val="00437447"/>
    <w:rsid w:val="00441A92"/>
    <w:rsid w:val="00444F56"/>
    <w:rsid w:val="00446488"/>
    <w:rsid w:val="004517AA"/>
    <w:rsid w:val="00452CAC"/>
    <w:rsid w:val="00457565"/>
    <w:rsid w:val="00457B71"/>
    <w:rsid w:val="00457E13"/>
    <w:rsid w:val="00460428"/>
    <w:rsid w:val="004622BF"/>
    <w:rsid w:val="00462A93"/>
    <w:rsid w:val="004669E2"/>
    <w:rsid w:val="00470C31"/>
    <w:rsid w:val="00471F24"/>
    <w:rsid w:val="0047239F"/>
    <w:rsid w:val="004728AB"/>
    <w:rsid w:val="004734D0"/>
    <w:rsid w:val="0047556B"/>
    <w:rsid w:val="00477768"/>
    <w:rsid w:val="0047785D"/>
    <w:rsid w:val="004805A1"/>
    <w:rsid w:val="00492BC5"/>
    <w:rsid w:val="004964F1"/>
    <w:rsid w:val="004A16BC"/>
    <w:rsid w:val="004A2B94"/>
    <w:rsid w:val="004B42C0"/>
    <w:rsid w:val="004B7C0C"/>
    <w:rsid w:val="004C2DB9"/>
    <w:rsid w:val="004C3898"/>
    <w:rsid w:val="004C7E85"/>
    <w:rsid w:val="004D36B1"/>
    <w:rsid w:val="004D5D44"/>
    <w:rsid w:val="004D7EBD"/>
    <w:rsid w:val="004E2133"/>
    <w:rsid w:val="004E2680"/>
    <w:rsid w:val="004E28F9"/>
    <w:rsid w:val="004E462E"/>
    <w:rsid w:val="004E56DC"/>
    <w:rsid w:val="004E76F4"/>
    <w:rsid w:val="004E7E12"/>
    <w:rsid w:val="004F0B4E"/>
    <w:rsid w:val="004F0B6C"/>
    <w:rsid w:val="004F2078"/>
    <w:rsid w:val="004F4DA3"/>
    <w:rsid w:val="00501741"/>
    <w:rsid w:val="00504BE0"/>
    <w:rsid w:val="0050615D"/>
    <w:rsid w:val="00506557"/>
    <w:rsid w:val="0050677A"/>
    <w:rsid w:val="005108D8"/>
    <w:rsid w:val="005116F9"/>
    <w:rsid w:val="005153A7"/>
    <w:rsid w:val="005219CF"/>
    <w:rsid w:val="00527E28"/>
    <w:rsid w:val="0053321D"/>
    <w:rsid w:val="00534B59"/>
    <w:rsid w:val="00536759"/>
    <w:rsid w:val="00537C62"/>
    <w:rsid w:val="005418A4"/>
    <w:rsid w:val="00546970"/>
    <w:rsid w:val="00554E19"/>
    <w:rsid w:val="00557A6E"/>
    <w:rsid w:val="0056121F"/>
    <w:rsid w:val="00572505"/>
    <w:rsid w:val="00580EF1"/>
    <w:rsid w:val="00582809"/>
    <w:rsid w:val="00582E73"/>
    <w:rsid w:val="00586CED"/>
    <w:rsid w:val="0058798C"/>
    <w:rsid w:val="005900FA"/>
    <w:rsid w:val="005935A4"/>
    <w:rsid w:val="005948C2"/>
    <w:rsid w:val="00595DCA"/>
    <w:rsid w:val="0059779B"/>
    <w:rsid w:val="005A209A"/>
    <w:rsid w:val="005A3B9A"/>
    <w:rsid w:val="005A662D"/>
    <w:rsid w:val="005B35D7"/>
    <w:rsid w:val="005B392A"/>
    <w:rsid w:val="005B3AA3"/>
    <w:rsid w:val="005B591A"/>
    <w:rsid w:val="005B6F83"/>
    <w:rsid w:val="005C1969"/>
    <w:rsid w:val="005C23E4"/>
    <w:rsid w:val="005C74FB"/>
    <w:rsid w:val="005D1602"/>
    <w:rsid w:val="005E34C8"/>
    <w:rsid w:val="005E385F"/>
    <w:rsid w:val="005E495B"/>
    <w:rsid w:val="005E53EA"/>
    <w:rsid w:val="005E5B81"/>
    <w:rsid w:val="005F2CB1"/>
    <w:rsid w:val="005F3025"/>
    <w:rsid w:val="005F5BAA"/>
    <w:rsid w:val="005F618C"/>
    <w:rsid w:val="005F70BD"/>
    <w:rsid w:val="0060283C"/>
    <w:rsid w:val="00604F14"/>
    <w:rsid w:val="00605FCB"/>
    <w:rsid w:val="00605FED"/>
    <w:rsid w:val="00611B83"/>
    <w:rsid w:val="00613257"/>
    <w:rsid w:val="00620A71"/>
    <w:rsid w:val="00620D80"/>
    <w:rsid w:val="006234A6"/>
    <w:rsid w:val="00630001"/>
    <w:rsid w:val="006311B3"/>
    <w:rsid w:val="0063284C"/>
    <w:rsid w:val="006357A5"/>
    <w:rsid w:val="00636398"/>
    <w:rsid w:val="006368D3"/>
    <w:rsid w:val="006377EC"/>
    <w:rsid w:val="0064151F"/>
    <w:rsid w:val="00641533"/>
    <w:rsid w:val="0064208D"/>
    <w:rsid w:val="00643475"/>
    <w:rsid w:val="0064396A"/>
    <w:rsid w:val="00643C21"/>
    <w:rsid w:val="0064624E"/>
    <w:rsid w:val="00650AB9"/>
    <w:rsid w:val="0065300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8E8"/>
    <w:rsid w:val="006741F2"/>
    <w:rsid w:val="00674CC3"/>
    <w:rsid w:val="00675C72"/>
    <w:rsid w:val="006771F9"/>
    <w:rsid w:val="006776D7"/>
    <w:rsid w:val="00681003"/>
    <w:rsid w:val="006817C9"/>
    <w:rsid w:val="00683ECE"/>
    <w:rsid w:val="00695FC2"/>
    <w:rsid w:val="00696949"/>
    <w:rsid w:val="00697052"/>
    <w:rsid w:val="006A2185"/>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146"/>
    <w:rsid w:val="006E7D3B"/>
    <w:rsid w:val="006F1B70"/>
    <w:rsid w:val="006F341D"/>
    <w:rsid w:val="006F3CDE"/>
    <w:rsid w:val="006F3E43"/>
    <w:rsid w:val="006F58D4"/>
    <w:rsid w:val="006F6127"/>
    <w:rsid w:val="00702189"/>
    <w:rsid w:val="0070346E"/>
    <w:rsid w:val="00704EDB"/>
    <w:rsid w:val="00706101"/>
    <w:rsid w:val="00707072"/>
    <w:rsid w:val="00707D61"/>
    <w:rsid w:val="00712287"/>
    <w:rsid w:val="00712772"/>
    <w:rsid w:val="00713DEF"/>
    <w:rsid w:val="007148D3"/>
    <w:rsid w:val="00714EA0"/>
    <w:rsid w:val="00715B9A"/>
    <w:rsid w:val="007167A6"/>
    <w:rsid w:val="007207DC"/>
    <w:rsid w:val="00726EA6"/>
    <w:rsid w:val="00727208"/>
    <w:rsid w:val="00727680"/>
    <w:rsid w:val="00733D40"/>
    <w:rsid w:val="007347FC"/>
    <w:rsid w:val="007348B1"/>
    <w:rsid w:val="007362A6"/>
    <w:rsid w:val="00736D7D"/>
    <w:rsid w:val="00740E58"/>
    <w:rsid w:val="0074189C"/>
    <w:rsid w:val="007445A0"/>
    <w:rsid w:val="0074524B"/>
    <w:rsid w:val="00747D8B"/>
    <w:rsid w:val="00751228"/>
    <w:rsid w:val="007523C5"/>
    <w:rsid w:val="007571E1"/>
    <w:rsid w:val="007604B2"/>
    <w:rsid w:val="00765281"/>
    <w:rsid w:val="00765E27"/>
    <w:rsid w:val="007661AF"/>
    <w:rsid w:val="00766BAD"/>
    <w:rsid w:val="007730BD"/>
    <w:rsid w:val="007755F2"/>
    <w:rsid w:val="00776971"/>
    <w:rsid w:val="00780B2A"/>
    <w:rsid w:val="0078177E"/>
    <w:rsid w:val="0078304C"/>
    <w:rsid w:val="00783673"/>
    <w:rsid w:val="00785490"/>
    <w:rsid w:val="007875FA"/>
    <w:rsid w:val="00787EE7"/>
    <w:rsid w:val="007925EA"/>
    <w:rsid w:val="00793346"/>
    <w:rsid w:val="00793CD8"/>
    <w:rsid w:val="00795C92"/>
    <w:rsid w:val="00796231"/>
    <w:rsid w:val="007A1CB3"/>
    <w:rsid w:val="007A1CE5"/>
    <w:rsid w:val="007A306F"/>
    <w:rsid w:val="007A43A6"/>
    <w:rsid w:val="007A4785"/>
    <w:rsid w:val="007A58A6"/>
    <w:rsid w:val="007B3D2D"/>
    <w:rsid w:val="007B50AE"/>
    <w:rsid w:val="007B51DF"/>
    <w:rsid w:val="007B70CC"/>
    <w:rsid w:val="007C05DD"/>
    <w:rsid w:val="007C19E2"/>
    <w:rsid w:val="007C3D18"/>
    <w:rsid w:val="007C60BF"/>
    <w:rsid w:val="007C6A07"/>
    <w:rsid w:val="007C75A1"/>
    <w:rsid w:val="007C77A5"/>
    <w:rsid w:val="007D04E5"/>
    <w:rsid w:val="007D07CC"/>
    <w:rsid w:val="007D5901"/>
    <w:rsid w:val="007D7526"/>
    <w:rsid w:val="007E4610"/>
    <w:rsid w:val="007E4715"/>
    <w:rsid w:val="007E505B"/>
    <w:rsid w:val="007E7091"/>
    <w:rsid w:val="007F464D"/>
    <w:rsid w:val="007F5B7D"/>
    <w:rsid w:val="00803FAE"/>
    <w:rsid w:val="0080605F"/>
    <w:rsid w:val="00807786"/>
    <w:rsid w:val="00811FCB"/>
    <w:rsid w:val="008135C3"/>
    <w:rsid w:val="008158D6"/>
    <w:rsid w:val="00817196"/>
    <w:rsid w:val="008235DB"/>
    <w:rsid w:val="00824AB4"/>
    <w:rsid w:val="00825C42"/>
    <w:rsid w:val="00825D25"/>
    <w:rsid w:val="00827D6F"/>
    <w:rsid w:val="008301B9"/>
    <w:rsid w:val="00836600"/>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4D55"/>
    <w:rsid w:val="0088527F"/>
    <w:rsid w:val="00885672"/>
    <w:rsid w:val="00886966"/>
    <w:rsid w:val="0089025B"/>
    <w:rsid w:val="00891CDA"/>
    <w:rsid w:val="00894A88"/>
    <w:rsid w:val="00895386"/>
    <w:rsid w:val="00895940"/>
    <w:rsid w:val="008A21FF"/>
    <w:rsid w:val="008A2CE2"/>
    <w:rsid w:val="008A30AC"/>
    <w:rsid w:val="008A44B8"/>
    <w:rsid w:val="008A51A8"/>
    <w:rsid w:val="008A54C7"/>
    <w:rsid w:val="008A77D8"/>
    <w:rsid w:val="008B0483"/>
    <w:rsid w:val="008B0806"/>
    <w:rsid w:val="008B120C"/>
    <w:rsid w:val="008B3E79"/>
    <w:rsid w:val="008B51A0"/>
    <w:rsid w:val="008B592A"/>
    <w:rsid w:val="008B7B5C"/>
    <w:rsid w:val="008C0C99"/>
    <w:rsid w:val="008C2017"/>
    <w:rsid w:val="008C227C"/>
    <w:rsid w:val="008C4958"/>
    <w:rsid w:val="008C4BAA"/>
    <w:rsid w:val="008C6AE8"/>
    <w:rsid w:val="008C7573"/>
    <w:rsid w:val="008C7625"/>
    <w:rsid w:val="008D34F1"/>
    <w:rsid w:val="008D39D8"/>
    <w:rsid w:val="008D4054"/>
    <w:rsid w:val="008D6D1A"/>
    <w:rsid w:val="008E065E"/>
    <w:rsid w:val="008E0927"/>
    <w:rsid w:val="008E1909"/>
    <w:rsid w:val="008E3E5F"/>
    <w:rsid w:val="008E6D68"/>
    <w:rsid w:val="008F1EAB"/>
    <w:rsid w:val="008F274E"/>
    <w:rsid w:val="008F33DC"/>
    <w:rsid w:val="008F477F"/>
    <w:rsid w:val="008F656C"/>
    <w:rsid w:val="008F6C8A"/>
    <w:rsid w:val="00902350"/>
    <w:rsid w:val="0090302A"/>
    <w:rsid w:val="0090336B"/>
    <w:rsid w:val="009053AA"/>
    <w:rsid w:val="00906939"/>
    <w:rsid w:val="00907587"/>
    <w:rsid w:val="00910B7D"/>
    <w:rsid w:val="00911DFB"/>
    <w:rsid w:val="009139D9"/>
    <w:rsid w:val="00914AD8"/>
    <w:rsid w:val="00914DB8"/>
    <w:rsid w:val="009151E9"/>
    <w:rsid w:val="00916079"/>
    <w:rsid w:val="00917CE9"/>
    <w:rsid w:val="00920BF2"/>
    <w:rsid w:val="00922010"/>
    <w:rsid w:val="009246A7"/>
    <w:rsid w:val="00930C10"/>
    <w:rsid w:val="00931BD9"/>
    <w:rsid w:val="00931DC7"/>
    <w:rsid w:val="009368F3"/>
    <w:rsid w:val="00941636"/>
    <w:rsid w:val="00943742"/>
    <w:rsid w:val="00945C05"/>
    <w:rsid w:val="00946945"/>
    <w:rsid w:val="00946AA7"/>
    <w:rsid w:val="00947713"/>
    <w:rsid w:val="00950DE7"/>
    <w:rsid w:val="00953920"/>
    <w:rsid w:val="00953D47"/>
    <w:rsid w:val="0095681E"/>
    <w:rsid w:val="009572D4"/>
    <w:rsid w:val="00961921"/>
    <w:rsid w:val="0096430A"/>
    <w:rsid w:val="0096554B"/>
    <w:rsid w:val="0096584A"/>
    <w:rsid w:val="00971F08"/>
    <w:rsid w:val="0097603D"/>
    <w:rsid w:val="00976949"/>
    <w:rsid w:val="00977C58"/>
    <w:rsid w:val="00980477"/>
    <w:rsid w:val="00983365"/>
    <w:rsid w:val="00985253"/>
    <w:rsid w:val="009853B3"/>
    <w:rsid w:val="00986559"/>
    <w:rsid w:val="00990630"/>
    <w:rsid w:val="00991221"/>
    <w:rsid w:val="00991761"/>
    <w:rsid w:val="00994DCA"/>
    <w:rsid w:val="00995D48"/>
    <w:rsid w:val="009960EC"/>
    <w:rsid w:val="00996C51"/>
    <w:rsid w:val="009970DD"/>
    <w:rsid w:val="009A0FBA"/>
    <w:rsid w:val="009A1601"/>
    <w:rsid w:val="009A29D0"/>
    <w:rsid w:val="009A462D"/>
    <w:rsid w:val="009A5CBA"/>
    <w:rsid w:val="009A6D72"/>
    <w:rsid w:val="009B1F30"/>
    <w:rsid w:val="009B3AC2"/>
    <w:rsid w:val="009B40A6"/>
    <w:rsid w:val="009B4DF4"/>
    <w:rsid w:val="009B564E"/>
    <w:rsid w:val="009B6FD5"/>
    <w:rsid w:val="009B7E87"/>
    <w:rsid w:val="009C403E"/>
    <w:rsid w:val="009D4FF0"/>
    <w:rsid w:val="009D703C"/>
    <w:rsid w:val="009D718F"/>
    <w:rsid w:val="009E068F"/>
    <w:rsid w:val="009E0747"/>
    <w:rsid w:val="009E14E0"/>
    <w:rsid w:val="009E35DB"/>
    <w:rsid w:val="009E47A3"/>
    <w:rsid w:val="009E7521"/>
    <w:rsid w:val="009F08F3"/>
    <w:rsid w:val="009F344F"/>
    <w:rsid w:val="009F5780"/>
    <w:rsid w:val="00A01E42"/>
    <w:rsid w:val="00A048A8"/>
    <w:rsid w:val="00A04F49"/>
    <w:rsid w:val="00A13E54"/>
    <w:rsid w:val="00A17F63"/>
    <w:rsid w:val="00A2052C"/>
    <w:rsid w:val="00A2193B"/>
    <w:rsid w:val="00A2351A"/>
    <w:rsid w:val="00A238B5"/>
    <w:rsid w:val="00A264A9"/>
    <w:rsid w:val="00A27785"/>
    <w:rsid w:val="00A30187"/>
    <w:rsid w:val="00A3448A"/>
    <w:rsid w:val="00A344C5"/>
    <w:rsid w:val="00A36297"/>
    <w:rsid w:val="00A41E2B"/>
    <w:rsid w:val="00A45B74"/>
    <w:rsid w:val="00A52E1D"/>
    <w:rsid w:val="00A54ADD"/>
    <w:rsid w:val="00A57D92"/>
    <w:rsid w:val="00A61499"/>
    <w:rsid w:val="00A62A77"/>
    <w:rsid w:val="00A63483"/>
    <w:rsid w:val="00A657D7"/>
    <w:rsid w:val="00A660AC"/>
    <w:rsid w:val="00A66F55"/>
    <w:rsid w:val="00A67E6C"/>
    <w:rsid w:val="00A71B99"/>
    <w:rsid w:val="00A71EA2"/>
    <w:rsid w:val="00A739D0"/>
    <w:rsid w:val="00A761D4"/>
    <w:rsid w:val="00A77EC4"/>
    <w:rsid w:val="00A80760"/>
    <w:rsid w:val="00A83F7C"/>
    <w:rsid w:val="00A92879"/>
    <w:rsid w:val="00A9442A"/>
    <w:rsid w:val="00AA016F"/>
    <w:rsid w:val="00AA1ED6"/>
    <w:rsid w:val="00AA51D6"/>
    <w:rsid w:val="00AA5CA4"/>
    <w:rsid w:val="00AB0BC8"/>
    <w:rsid w:val="00AB11CA"/>
    <w:rsid w:val="00AB14D9"/>
    <w:rsid w:val="00AB4AB8"/>
    <w:rsid w:val="00AB655E"/>
    <w:rsid w:val="00AB6FEB"/>
    <w:rsid w:val="00AC007F"/>
    <w:rsid w:val="00AC2ECD"/>
    <w:rsid w:val="00AC3119"/>
    <w:rsid w:val="00AC49FB"/>
    <w:rsid w:val="00AC5A10"/>
    <w:rsid w:val="00AD0AA3"/>
    <w:rsid w:val="00AD3F94"/>
    <w:rsid w:val="00AD4A5A"/>
    <w:rsid w:val="00AE27AC"/>
    <w:rsid w:val="00AE3743"/>
    <w:rsid w:val="00AE40E0"/>
    <w:rsid w:val="00AE4DBA"/>
    <w:rsid w:val="00AE4F07"/>
    <w:rsid w:val="00AF053D"/>
    <w:rsid w:val="00AF1C5D"/>
    <w:rsid w:val="00AF42D7"/>
    <w:rsid w:val="00AF549E"/>
    <w:rsid w:val="00B006FE"/>
    <w:rsid w:val="00B007CB"/>
    <w:rsid w:val="00B02AA9"/>
    <w:rsid w:val="00B02FA3"/>
    <w:rsid w:val="00B05084"/>
    <w:rsid w:val="00B12547"/>
    <w:rsid w:val="00B1560A"/>
    <w:rsid w:val="00B157F9"/>
    <w:rsid w:val="00B20256"/>
    <w:rsid w:val="00B20D09"/>
    <w:rsid w:val="00B2763F"/>
    <w:rsid w:val="00B27AAC"/>
    <w:rsid w:val="00B30929"/>
    <w:rsid w:val="00B371B4"/>
    <w:rsid w:val="00B372AA"/>
    <w:rsid w:val="00B40445"/>
    <w:rsid w:val="00B40C03"/>
    <w:rsid w:val="00B41888"/>
    <w:rsid w:val="00B45A52"/>
    <w:rsid w:val="00B46175"/>
    <w:rsid w:val="00B51279"/>
    <w:rsid w:val="00B60391"/>
    <w:rsid w:val="00B6188F"/>
    <w:rsid w:val="00B664C7"/>
    <w:rsid w:val="00B71AD8"/>
    <w:rsid w:val="00B721D8"/>
    <w:rsid w:val="00B7220A"/>
    <w:rsid w:val="00B739F6"/>
    <w:rsid w:val="00B81A6C"/>
    <w:rsid w:val="00B85DE5"/>
    <w:rsid w:val="00B90F73"/>
    <w:rsid w:val="00B93570"/>
    <w:rsid w:val="00B93B59"/>
    <w:rsid w:val="00B9406A"/>
    <w:rsid w:val="00BA2280"/>
    <w:rsid w:val="00BA2A08"/>
    <w:rsid w:val="00BA56D2"/>
    <w:rsid w:val="00BA76E0"/>
    <w:rsid w:val="00BB2A25"/>
    <w:rsid w:val="00BB51E9"/>
    <w:rsid w:val="00BC0FDC"/>
    <w:rsid w:val="00BC3053"/>
    <w:rsid w:val="00BC3C65"/>
    <w:rsid w:val="00BC4D2E"/>
    <w:rsid w:val="00BD125D"/>
    <w:rsid w:val="00BD3A1D"/>
    <w:rsid w:val="00BD48AC"/>
    <w:rsid w:val="00BD5F1A"/>
    <w:rsid w:val="00BE1234"/>
    <w:rsid w:val="00BE2FA6"/>
    <w:rsid w:val="00BE333F"/>
    <w:rsid w:val="00BE7406"/>
    <w:rsid w:val="00BE74D7"/>
    <w:rsid w:val="00BE7603"/>
    <w:rsid w:val="00BF3279"/>
    <w:rsid w:val="00BF74C7"/>
    <w:rsid w:val="00C00636"/>
    <w:rsid w:val="00C015F1"/>
    <w:rsid w:val="00C01F33"/>
    <w:rsid w:val="00C027E3"/>
    <w:rsid w:val="00C02CC6"/>
    <w:rsid w:val="00C040F7"/>
    <w:rsid w:val="00C041B0"/>
    <w:rsid w:val="00C044AB"/>
    <w:rsid w:val="00C04CE2"/>
    <w:rsid w:val="00C05706"/>
    <w:rsid w:val="00C07377"/>
    <w:rsid w:val="00C10478"/>
    <w:rsid w:val="00C12107"/>
    <w:rsid w:val="00C14D4B"/>
    <w:rsid w:val="00C154BB"/>
    <w:rsid w:val="00C156E8"/>
    <w:rsid w:val="00C233FE"/>
    <w:rsid w:val="00C24345"/>
    <w:rsid w:val="00C27751"/>
    <w:rsid w:val="00C279B5"/>
    <w:rsid w:val="00C27C45"/>
    <w:rsid w:val="00C36C56"/>
    <w:rsid w:val="00C3719D"/>
    <w:rsid w:val="00C54995"/>
    <w:rsid w:val="00C54D41"/>
    <w:rsid w:val="00C60783"/>
    <w:rsid w:val="00C610B8"/>
    <w:rsid w:val="00C64672"/>
    <w:rsid w:val="00C70697"/>
    <w:rsid w:val="00C72EF4"/>
    <w:rsid w:val="00C75D2F"/>
    <w:rsid w:val="00C767BE"/>
    <w:rsid w:val="00C76E3C"/>
    <w:rsid w:val="00C81568"/>
    <w:rsid w:val="00C83178"/>
    <w:rsid w:val="00C9027A"/>
    <w:rsid w:val="00C9068E"/>
    <w:rsid w:val="00C93C4B"/>
    <w:rsid w:val="00C944AB"/>
    <w:rsid w:val="00C95B40"/>
    <w:rsid w:val="00CA1ED8"/>
    <w:rsid w:val="00CB1F63"/>
    <w:rsid w:val="00CB3EB9"/>
    <w:rsid w:val="00CB7170"/>
    <w:rsid w:val="00CC040E"/>
    <w:rsid w:val="00CC111F"/>
    <w:rsid w:val="00CC2011"/>
    <w:rsid w:val="00CC3EA0"/>
    <w:rsid w:val="00CC7B45"/>
    <w:rsid w:val="00CC7BD1"/>
    <w:rsid w:val="00CD0810"/>
    <w:rsid w:val="00CD1188"/>
    <w:rsid w:val="00CD2ED1"/>
    <w:rsid w:val="00CD307C"/>
    <w:rsid w:val="00CD337B"/>
    <w:rsid w:val="00CE0424"/>
    <w:rsid w:val="00CE11CB"/>
    <w:rsid w:val="00CE7561"/>
    <w:rsid w:val="00CF1354"/>
    <w:rsid w:val="00CF3B1F"/>
    <w:rsid w:val="00CF3BF6"/>
    <w:rsid w:val="00CF625B"/>
    <w:rsid w:val="00CF687E"/>
    <w:rsid w:val="00D0349B"/>
    <w:rsid w:val="00D047EB"/>
    <w:rsid w:val="00D06D33"/>
    <w:rsid w:val="00D10249"/>
    <w:rsid w:val="00D115C3"/>
    <w:rsid w:val="00D11897"/>
    <w:rsid w:val="00D13135"/>
    <w:rsid w:val="00D135ED"/>
    <w:rsid w:val="00D13E4E"/>
    <w:rsid w:val="00D15AF2"/>
    <w:rsid w:val="00D167E7"/>
    <w:rsid w:val="00D239A7"/>
    <w:rsid w:val="00D23F47"/>
    <w:rsid w:val="00D33868"/>
    <w:rsid w:val="00D36E71"/>
    <w:rsid w:val="00D37D87"/>
    <w:rsid w:val="00D40B33"/>
    <w:rsid w:val="00D43032"/>
    <w:rsid w:val="00D4318F"/>
    <w:rsid w:val="00D438BF"/>
    <w:rsid w:val="00D440F8"/>
    <w:rsid w:val="00D45625"/>
    <w:rsid w:val="00D46383"/>
    <w:rsid w:val="00D472B5"/>
    <w:rsid w:val="00D504F1"/>
    <w:rsid w:val="00D50F97"/>
    <w:rsid w:val="00D546FF"/>
    <w:rsid w:val="00D55AD5"/>
    <w:rsid w:val="00D576CA"/>
    <w:rsid w:val="00D61AF5"/>
    <w:rsid w:val="00D652B5"/>
    <w:rsid w:val="00D66155"/>
    <w:rsid w:val="00D708B0"/>
    <w:rsid w:val="00D70F96"/>
    <w:rsid w:val="00D77B1D"/>
    <w:rsid w:val="00D8021F"/>
    <w:rsid w:val="00D80383"/>
    <w:rsid w:val="00D823C6"/>
    <w:rsid w:val="00D86CA3"/>
    <w:rsid w:val="00D871CE"/>
    <w:rsid w:val="00D9196D"/>
    <w:rsid w:val="00D92982"/>
    <w:rsid w:val="00D933A0"/>
    <w:rsid w:val="00DA03AA"/>
    <w:rsid w:val="00DA305E"/>
    <w:rsid w:val="00DA5417"/>
    <w:rsid w:val="00DA56E8"/>
    <w:rsid w:val="00DA7F7C"/>
    <w:rsid w:val="00DB0A9F"/>
    <w:rsid w:val="00DB377D"/>
    <w:rsid w:val="00DC2D36"/>
    <w:rsid w:val="00DC53EF"/>
    <w:rsid w:val="00DD4AE7"/>
    <w:rsid w:val="00DE5608"/>
    <w:rsid w:val="00DE58D0"/>
    <w:rsid w:val="00DE654F"/>
    <w:rsid w:val="00DF0AD9"/>
    <w:rsid w:val="00DF0B6E"/>
    <w:rsid w:val="00DF15E0"/>
    <w:rsid w:val="00DF37A0"/>
    <w:rsid w:val="00E110E7"/>
    <w:rsid w:val="00E11B20"/>
    <w:rsid w:val="00E14339"/>
    <w:rsid w:val="00E17FA2"/>
    <w:rsid w:val="00E22330"/>
    <w:rsid w:val="00E279D2"/>
    <w:rsid w:val="00E30B5A"/>
    <w:rsid w:val="00E3123D"/>
    <w:rsid w:val="00E31461"/>
    <w:rsid w:val="00E31D43"/>
    <w:rsid w:val="00E32608"/>
    <w:rsid w:val="00E34188"/>
    <w:rsid w:val="00E34B6E"/>
    <w:rsid w:val="00E35559"/>
    <w:rsid w:val="00E3723A"/>
    <w:rsid w:val="00E37860"/>
    <w:rsid w:val="00E446F1"/>
    <w:rsid w:val="00E466D7"/>
    <w:rsid w:val="00E46886"/>
    <w:rsid w:val="00E47AEF"/>
    <w:rsid w:val="00E53B75"/>
    <w:rsid w:val="00E54E3B"/>
    <w:rsid w:val="00E566C2"/>
    <w:rsid w:val="00E570CB"/>
    <w:rsid w:val="00E57565"/>
    <w:rsid w:val="00E63838"/>
    <w:rsid w:val="00E64434"/>
    <w:rsid w:val="00E67C51"/>
    <w:rsid w:val="00E72EFC"/>
    <w:rsid w:val="00E74AE4"/>
    <w:rsid w:val="00E758EC"/>
    <w:rsid w:val="00E8234C"/>
    <w:rsid w:val="00E83AA9"/>
    <w:rsid w:val="00E844E4"/>
    <w:rsid w:val="00E85928"/>
    <w:rsid w:val="00E87822"/>
    <w:rsid w:val="00E90395"/>
    <w:rsid w:val="00E90E49"/>
    <w:rsid w:val="00E917F9"/>
    <w:rsid w:val="00E9291C"/>
    <w:rsid w:val="00E93FFE"/>
    <w:rsid w:val="00E94F8A"/>
    <w:rsid w:val="00EA7A41"/>
    <w:rsid w:val="00EB077B"/>
    <w:rsid w:val="00EB0B7B"/>
    <w:rsid w:val="00EB17CD"/>
    <w:rsid w:val="00EB4EA2"/>
    <w:rsid w:val="00EC0904"/>
    <w:rsid w:val="00EC27C6"/>
    <w:rsid w:val="00EC4207"/>
    <w:rsid w:val="00EC5653"/>
    <w:rsid w:val="00EC5661"/>
    <w:rsid w:val="00EC71CE"/>
    <w:rsid w:val="00ED1006"/>
    <w:rsid w:val="00EE7365"/>
    <w:rsid w:val="00EE7B7A"/>
    <w:rsid w:val="00EF18FE"/>
    <w:rsid w:val="00EF5787"/>
    <w:rsid w:val="00EF60D0"/>
    <w:rsid w:val="00EF6E4D"/>
    <w:rsid w:val="00F0528D"/>
    <w:rsid w:val="00F06C67"/>
    <w:rsid w:val="00F06DFD"/>
    <w:rsid w:val="00F071D1"/>
    <w:rsid w:val="00F07533"/>
    <w:rsid w:val="00F10629"/>
    <w:rsid w:val="00F155A5"/>
    <w:rsid w:val="00F15FA5"/>
    <w:rsid w:val="00F209B7"/>
    <w:rsid w:val="00F219F0"/>
    <w:rsid w:val="00F2324C"/>
    <w:rsid w:val="00F2376F"/>
    <w:rsid w:val="00F243D8"/>
    <w:rsid w:val="00F30828"/>
    <w:rsid w:val="00F313D6"/>
    <w:rsid w:val="00F40F0C"/>
    <w:rsid w:val="00F43BD6"/>
    <w:rsid w:val="00F44B9E"/>
    <w:rsid w:val="00F45E57"/>
    <w:rsid w:val="00F4766C"/>
    <w:rsid w:val="00F507D1"/>
    <w:rsid w:val="00F519CE"/>
    <w:rsid w:val="00F51ADA"/>
    <w:rsid w:val="00F52FB8"/>
    <w:rsid w:val="00F55E7E"/>
    <w:rsid w:val="00F607C5"/>
    <w:rsid w:val="00F60DEA"/>
    <w:rsid w:val="00F6302A"/>
    <w:rsid w:val="00F64C2B"/>
    <w:rsid w:val="00F651BE"/>
    <w:rsid w:val="00F66603"/>
    <w:rsid w:val="00F67F53"/>
    <w:rsid w:val="00F703BE"/>
    <w:rsid w:val="00F71F69"/>
    <w:rsid w:val="00F72B72"/>
    <w:rsid w:val="00F736BA"/>
    <w:rsid w:val="00F74BB9"/>
    <w:rsid w:val="00F75582"/>
    <w:rsid w:val="00F76EFA"/>
    <w:rsid w:val="00F804BE"/>
    <w:rsid w:val="00F817CE"/>
    <w:rsid w:val="00F8456C"/>
    <w:rsid w:val="00F859D8"/>
    <w:rsid w:val="00F868F5"/>
    <w:rsid w:val="00F87AB9"/>
    <w:rsid w:val="00F9056A"/>
    <w:rsid w:val="00F90F8D"/>
    <w:rsid w:val="00F92782"/>
    <w:rsid w:val="00F93AA9"/>
    <w:rsid w:val="00F93D8F"/>
    <w:rsid w:val="00F95426"/>
    <w:rsid w:val="00F96985"/>
    <w:rsid w:val="00F97838"/>
    <w:rsid w:val="00FA2BB3"/>
    <w:rsid w:val="00FA2E11"/>
    <w:rsid w:val="00FB060E"/>
    <w:rsid w:val="00FB0A9E"/>
    <w:rsid w:val="00FB4C80"/>
    <w:rsid w:val="00FB6A6A"/>
    <w:rsid w:val="00FC7429"/>
    <w:rsid w:val="00FC7F5F"/>
    <w:rsid w:val="00FD07F6"/>
    <w:rsid w:val="00FD1EC8"/>
    <w:rsid w:val="00FD34B1"/>
    <w:rsid w:val="00FD47ED"/>
    <w:rsid w:val="00FD74DB"/>
    <w:rsid w:val="00FD7660"/>
    <w:rsid w:val="00FE0655"/>
    <w:rsid w:val="00FE2365"/>
    <w:rsid w:val="00FE4C7B"/>
    <w:rsid w:val="00FE602A"/>
    <w:rsid w:val="00FE7336"/>
    <w:rsid w:val="00FE787C"/>
    <w:rsid w:val="00FF13D4"/>
    <w:rsid w:val="00FF1EE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3056A9"/>
  <w15:docId w15:val="{20569859-E647-482D-927A-E04AE4CD2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96B06"/>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196B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96B0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6B06"/>
    <w:pPr>
      <w:numPr>
        <w:ilvl w:val="2"/>
      </w:numPr>
      <w:spacing w:before="120"/>
      <w:outlineLvl w:val="2"/>
    </w:pPr>
    <w:rPr>
      <w:sz w:val="28"/>
      <w:szCs w:val="28"/>
    </w:rPr>
  </w:style>
  <w:style w:type="paragraph" w:styleId="Heading4">
    <w:name w:val="heading 4"/>
    <w:basedOn w:val="Heading3"/>
    <w:next w:val="Normal"/>
    <w:qFormat/>
    <w:rsid w:val="00196B06"/>
    <w:pPr>
      <w:numPr>
        <w:ilvl w:val="3"/>
      </w:numPr>
      <w:outlineLvl w:val="3"/>
    </w:pPr>
    <w:rPr>
      <w:sz w:val="24"/>
      <w:szCs w:val="24"/>
    </w:rPr>
  </w:style>
  <w:style w:type="paragraph" w:styleId="Heading5">
    <w:name w:val="heading 5"/>
    <w:basedOn w:val="Heading4"/>
    <w:next w:val="Normal"/>
    <w:qFormat/>
    <w:rsid w:val="00196B06"/>
    <w:pPr>
      <w:numPr>
        <w:ilvl w:val="4"/>
      </w:numPr>
      <w:outlineLvl w:val="4"/>
    </w:pPr>
    <w:rPr>
      <w:sz w:val="22"/>
      <w:szCs w:val="22"/>
    </w:rPr>
  </w:style>
  <w:style w:type="paragraph" w:styleId="Heading6">
    <w:name w:val="heading 6"/>
    <w:basedOn w:val="Normal"/>
    <w:next w:val="Normal"/>
    <w:qFormat/>
    <w:rsid w:val="00196B06"/>
    <w:pPr>
      <w:keepNext/>
      <w:keepLines/>
      <w:numPr>
        <w:ilvl w:val="5"/>
        <w:numId w:val="1"/>
      </w:numPr>
      <w:spacing w:before="120"/>
      <w:outlineLvl w:val="5"/>
    </w:pPr>
    <w:rPr>
      <w:rFonts w:cs="Arial"/>
    </w:rPr>
  </w:style>
  <w:style w:type="paragraph" w:styleId="Heading7">
    <w:name w:val="heading 7"/>
    <w:basedOn w:val="Normal"/>
    <w:next w:val="Normal"/>
    <w:qFormat/>
    <w:rsid w:val="00196B06"/>
    <w:pPr>
      <w:keepNext/>
      <w:keepLines/>
      <w:numPr>
        <w:ilvl w:val="6"/>
        <w:numId w:val="1"/>
      </w:numPr>
      <w:spacing w:before="120"/>
      <w:outlineLvl w:val="6"/>
    </w:pPr>
    <w:rPr>
      <w:rFonts w:cs="Arial"/>
    </w:rPr>
  </w:style>
  <w:style w:type="paragraph" w:styleId="Heading8">
    <w:name w:val="heading 8"/>
    <w:basedOn w:val="Heading7"/>
    <w:next w:val="Normal"/>
    <w:qFormat/>
    <w:rsid w:val="00196B06"/>
    <w:pPr>
      <w:numPr>
        <w:ilvl w:val="7"/>
      </w:numPr>
      <w:outlineLvl w:val="7"/>
    </w:pPr>
  </w:style>
  <w:style w:type="paragraph" w:styleId="Heading9">
    <w:name w:val="heading 9"/>
    <w:basedOn w:val="Heading8"/>
    <w:next w:val="Normal"/>
    <w:qFormat/>
    <w:rsid w:val="00196B06"/>
    <w:pPr>
      <w:numPr>
        <w:ilvl w:val="8"/>
      </w:numPr>
      <w:outlineLvl w:val="8"/>
    </w:pPr>
  </w:style>
  <w:style w:type="character" w:default="1" w:styleId="DefaultParagraphFont">
    <w:name w:val="Default Paragraph Font"/>
    <w:uiPriority w:val="1"/>
    <w:semiHidden/>
    <w:unhideWhenUsed/>
    <w:rsid w:val="00196B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6B06"/>
  </w:style>
  <w:style w:type="paragraph" w:styleId="TOC8">
    <w:name w:val="toc 8"/>
    <w:basedOn w:val="TOC1"/>
    <w:semiHidden/>
    <w:rsid w:val="00196B06"/>
    <w:pPr>
      <w:spacing w:before="180"/>
      <w:ind w:left="2693" w:hanging="2693"/>
    </w:pPr>
    <w:rPr>
      <w:b w:val="0"/>
      <w:bCs/>
    </w:rPr>
  </w:style>
  <w:style w:type="paragraph" w:styleId="TOC1">
    <w:name w:val="toc 1"/>
    <w:aliases w:val="Observation TOC2"/>
    <w:uiPriority w:val="39"/>
    <w:rsid w:val="00196B0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96B06"/>
    <w:pPr>
      <w:keepNext/>
      <w:keepLines/>
      <w:spacing w:before="180"/>
      <w:jc w:val="center"/>
    </w:pPr>
  </w:style>
  <w:style w:type="paragraph" w:styleId="Caption">
    <w:name w:val="caption"/>
    <w:basedOn w:val="Normal"/>
    <w:next w:val="Normal"/>
    <w:qFormat/>
    <w:rsid w:val="00196B06"/>
    <w:pPr>
      <w:spacing w:after="240"/>
      <w:jc w:val="center"/>
    </w:pPr>
    <w:rPr>
      <w:b/>
      <w:bCs/>
    </w:rPr>
  </w:style>
  <w:style w:type="paragraph" w:styleId="TOC5">
    <w:name w:val="toc 5"/>
    <w:aliases w:val="Observation TOC"/>
    <w:basedOn w:val="TOC4"/>
    <w:semiHidden/>
    <w:rsid w:val="00196B06"/>
    <w:pPr>
      <w:tabs>
        <w:tab w:val="right" w:pos="1701"/>
      </w:tabs>
      <w:ind w:left="1701" w:hanging="1701"/>
    </w:pPr>
  </w:style>
  <w:style w:type="paragraph" w:styleId="TOC4">
    <w:name w:val="toc 4"/>
    <w:basedOn w:val="TOC3"/>
    <w:semiHidden/>
    <w:rsid w:val="00196B06"/>
    <w:pPr>
      <w:ind w:left="1418" w:hanging="1418"/>
    </w:pPr>
  </w:style>
  <w:style w:type="paragraph" w:styleId="TOC3">
    <w:name w:val="toc 3"/>
    <w:basedOn w:val="TOC2"/>
    <w:semiHidden/>
    <w:rsid w:val="00196B06"/>
    <w:pPr>
      <w:ind w:left="1134" w:hanging="1134"/>
    </w:pPr>
  </w:style>
  <w:style w:type="paragraph" w:styleId="TOC2">
    <w:name w:val="toc 2"/>
    <w:basedOn w:val="TOC1"/>
    <w:semiHidden/>
    <w:rsid w:val="00196B06"/>
    <w:pPr>
      <w:keepNext w:val="0"/>
      <w:spacing w:before="0"/>
      <w:ind w:left="851" w:hanging="851"/>
    </w:pPr>
    <w:rPr>
      <w:szCs w:val="20"/>
    </w:rPr>
  </w:style>
  <w:style w:type="paragraph" w:styleId="Index2">
    <w:name w:val="index 2"/>
    <w:basedOn w:val="Index1"/>
    <w:semiHidden/>
    <w:rsid w:val="00196B06"/>
    <w:pPr>
      <w:ind w:left="284"/>
    </w:pPr>
  </w:style>
  <w:style w:type="paragraph" w:styleId="Index1">
    <w:name w:val="index 1"/>
    <w:basedOn w:val="Normal"/>
    <w:semiHidden/>
    <w:rsid w:val="00196B06"/>
    <w:pPr>
      <w:keepLines/>
      <w:spacing w:after="0"/>
    </w:pPr>
  </w:style>
  <w:style w:type="paragraph" w:styleId="DocumentMap">
    <w:name w:val="Document Map"/>
    <w:basedOn w:val="Normal"/>
    <w:semiHidden/>
    <w:rsid w:val="00196B06"/>
    <w:pPr>
      <w:shd w:val="clear" w:color="auto" w:fill="000080"/>
    </w:pPr>
    <w:rPr>
      <w:rFonts w:ascii="Tahoma" w:hAnsi="Tahoma" w:cs="Tahoma"/>
    </w:rPr>
  </w:style>
  <w:style w:type="paragraph" w:styleId="ListNumber2">
    <w:name w:val="List Number 2"/>
    <w:basedOn w:val="ListNumber"/>
    <w:rsid w:val="00196B06"/>
    <w:pPr>
      <w:ind w:left="851"/>
    </w:pPr>
  </w:style>
  <w:style w:type="paragraph" w:styleId="ListNumber">
    <w:name w:val="List Number"/>
    <w:basedOn w:val="List"/>
    <w:rsid w:val="00196B06"/>
  </w:style>
  <w:style w:type="paragraph" w:styleId="List">
    <w:name w:val="List"/>
    <w:basedOn w:val="Normal"/>
    <w:rsid w:val="00196B06"/>
    <w:pPr>
      <w:ind w:left="568" w:hanging="284"/>
    </w:pPr>
  </w:style>
  <w:style w:type="paragraph" w:styleId="Header">
    <w:name w:val="header"/>
    <w:rsid w:val="00196B0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96B06"/>
    <w:rPr>
      <w:b/>
      <w:bCs/>
      <w:position w:val="6"/>
      <w:sz w:val="16"/>
      <w:szCs w:val="16"/>
    </w:rPr>
  </w:style>
  <w:style w:type="paragraph" w:styleId="FootnoteText">
    <w:name w:val="footnote text"/>
    <w:basedOn w:val="Normal"/>
    <w:semiHidden/>
    <w:rsid w:val="00196B06"/>
    <w:pPr>
      <w:keepLines/>
      <w:spacing w:after="0"/>
      <w:ind w:left="454" w:hanging="454"/>
    </w:pPr>
    <w:rPr>
      <w:sz w:val="16"/>
      <w:szCs w:val="16"/>
    </w:rPr>
  </w:style>
  <w:style w:type="paragraph" w:customStyle="1" w:styleId="3GPPHeader">
    <w:name w:val="3GPP_Header"/>
    <w:basedOn w:val="Normal"/>
    <w:rsid w:val="00196B06"/>
    <w:pPr>
      <w:tabs>
        <w:tab w:val="left" w:pos="1701"/>
        <w:tab w:val="right" w:pos="9639"/>
      </w:tabs>
      <w:spacing w:after="240"/>
    </w:pPr>
    <w:rPr>
      <w:b/>
      <w:sz w:val="24"/>
    </w:rPr>
  </w:style>
  <w:style w:type="paragraph" w:styleId="TOC9">
    <w:name w:val="toc 9"/>
    <w:basedOn w:val="TOC8"/>
    <w:semiHidden/>
    <w:rsid w:val="00196B06"/>
    <w:pPr>
      <w:ind w:left="1418" w:hanging="1418"/>
    </w:pPr>
  </w:style>
  <w:style w:type="paragraph" w:styleId="TOC6">
    <w:name w:val="toc 6"/>
    <w:basedOn w:val="TOC5"/>
    <w:next w:val="Normal"/>
    <w:semiHidden/>
    <w:rsid w:val="00196B06"/>
    <w:pPr>
      <w:ind w:left="1985" w:hanging="1985"/>
    </w:pPr>
  </w:style>
  <w:style w:type="paragraph" w:styleId="TOC7">
    <w:name w:val="toc 7"/>
    <w:basedOn w:val="TOC6"/>
    <w:next w:val="Normal"/>
    <w:semiHidden/>
    <w:rsid w:val="00196B06"/>
    <w:pPr>
      <w:ind w:left="2268" w:hanging="2268"/>
    </w:pPr>
  </w:style>
  <w:style w:type="paragraph" w:styleId="ListBullet2">
    <w:name w:val="List Bullet 2"/>
    <w:basedOn w:val="ListBullet"/>
    <w:rsid w:val="00196B06"/>
    <w:pPr>
      <w:numPr>
        <w:numId w:val="6"/>
      </w:numPr>
    </w:pPr>
  </w:style>
  <w:style w:type="paragraph" w:styleId="ListBullet">
    <w:name w:val="List Bullet"/>
    <w:basedOn w:val="BodyText"/>
    <w:rsid w:val="00196B06"/>
    <w:pPr>
      <w:numPr>
        <w:numId w:val="5"/>
      </w:numPr>
    </w:pPr>
  </w:style>
  <w:style w:type="paragraph" w:styleId="ListBullet3">
    <w:name w:val="List Bullet 3"/>
    <w:basedOn w:val="ListBullet2"/>
    <w:rsid w:val="00196B06"/>
    <w:pPr>
      <w:numPr>
        <w:numId w:val="7"/>
      </w:numPr>
    </w:pPr>
  </w:style>
  <w:style w:type="paragraph" w:customStyle="1" w:styleId="EQ">
    <w:name w:val="EQ"/>
    <w:basedOn w:val="Normal"/>
    <w:next w:val="Normal"/>
    <w:rsid w:val="00196B06"/>
    <w:pPr>
      <w:keepLines/>
      <w:tabs>
        <w:tab w:val="center" w:pos="4536"/>
        <w:tab w:val="right" w:pos="9072"/>
      </w:tabs>
      <w:spacing w:after="180"/>
      <w:jc w:val="left"/>
    </w:pPr>
    <w:rPr>
      <w:noProof/>
      <w:lang w:eastAsia="en-US"/>
    </w:rPr>
  </w:style>
  <w:style w:type="paragraph" w:styleId="List2">
    <w:name w:val="List 2"/>
    <w:basedOn w:val="List"/>
    <w:rsid w:val="00196B06"/>
    <w:pPr>
      <w:ind w:left="851"/>
    </w:pPr>
  </w:style>
  <w:style w:type="paragraph" w:styleId="List3">
    <w:name w:val="List 3"/>
    <w:basedOn w:val="List2"/>
    <w:rsid w:val="00196B06"/>
    <w:pPr>
      <w:ind w:left="1135"/>
    </w:pPr>
  </w:style>
  <w:style w:type="paragraph" w:styleId="List4">
    <w:name w:val="List 4"/>
    <w:basedOn w:val="List3"/>
    <w:rsid w:val="00196B06"/>
    <w:pPr>
      <w:ind w:left="1418"/>
    </w:pPr>
  </w:style>
  <w:style w:type="paragraph" w:styleId="List5">
    <w:name w:val="List 5"/>
    <w:basedOn w:val="List4"/>
    <w:rsid w:val="00196B06"/>
    <w:pPr>
      <w:ind w:left="1702"/>
    </w:pPr>
  </w:style>
  <w:style w:type="paragraph" w:customStyle="1" w:styleId="EditorsNote">
    <w:name w:val="Editor's Note"/>
    <w:basedOn w:val="Normal"/>
    <w:rsid w:val="00196B06"/>
    <w:pPr>
      <w:keepLines/>
      <w:spacing w:after="180"/>
      <w:ind w:left="1135" w:hanging="851"/>
      <w:jc w:val="left"/>
    </w:pPr>
    <w:rPr>
      <w:color w:val="FF0000"/>
      <w:lang w:eastAsia="en-US"/>
    </w:rPr>
  </w:style>
  <w:style w:type="paragraph" w:styleId="ListBullet4">
    <w:name w:val="List Bullet 4"/>
    <w:basedOn w:val="ListBullet3"/>
    <w:rsid w:val="00196B06"/>
    <w:pPr>
      <w:numPr>
        <w:numId w:val="8"/>
      </w:numPr>
    </w:pPr>
  </w:style>
  <w:style w:type="paragraph" w:styleId="ListBullet5">
    <w:name w:val="List Bullet 5"/>
    <w:basedOn w:val="ListBullet4"/>
    <w:rsid w:val="00196B06"/>
    <w:pPr>
      <w:numPr>
        <w:numId w:val="4"/>
      </w:numPr>
    </w:pPr>
  </w:style>
  <w:style w:type="paragraph" w:styleId="Footer">
    <w:name w:val="footer"/>
    <w:basedOn w:val="Header"/>
    <w:semiHidden/>
    <w:rsid w:val="00196B06"/>
    <w:pPr>
      <w:jc w:val="center"/>
    </w:pPr>
    <w:rPr>
      <w:i/>
      <w:iCs/>
    </w:rPr>
  </w:style>
  <w:style w:type="paragraph" w:customStyle="1" w:styleId="Reference">
    <w:name w:val="Reference"/>
    <w:basedOn w:val="Normal"/>
    <w:rsid w:val="00196B06"/>
    <w:pPr>
      <w:numPr>
        <w:numId w:val="2"/>
      </w:numPr>
    </w:pPr>
  </w:style>
  <w:style w:type="paragraph" w:styleId="BalloonText">
    <w:name w:val="Balloon Text"/>
    <w:basedOn w:val="Normal"/>
    <w:semiHidden/>
    <w:rsid w:val="00196B06"/>
    <w:rPr>
      <w:rFonts w:ascii="Tahoma" w:hAnsi="Tahoma" w:cs="Tahoma"/>
      <w:sz w:val="16"/>
      <w:szCs w:val="16"/>
    </w:rPr>
  </w:style>
  <w:style w:type="character" w:styleId="PageNumber">
    <w:name w:val="page number"/>
    <w:basedOn w:val="DefaultParagraphFont"/>
    <w:semiHidden/>
    <w:rsid w:val="00196B06"/>
  </w:style>
  <w:style w:type="paragraph" w:styleId="BodyText">
    <w:name w:val="Body Text"/>
    <w:basedOn w:val="Normal"/>
    <w:link w:val="BodyTextChar"/>
    <w:rsid w:val="00196B06"/>
  </w:style>
  <w:style w:type="character" w:styleId="Hyperlink">
    <w:name w:val="Hyperlink"/>
    <w:uiPriority w:val="99"/>
    <w:rsid w:val="00196B06"/>
    <w:rPr>
      <w:color w:val="0000FF"/>
      <w:u w:val="single"/>
      <w:lang w:val="en-GB"/>
    </w:rPr>
  </w:style>
  <w:style w:type="character" w:styleId="FollowedHyperlink">
    <w:name w:val="FollowedHyperlink"/>
    <w:semiHidden/>
    <w:rsid w:val="00196B06"/>
    <w:rPr>
      <w:color w:val="FF0000"/>
      <w:u w:val="single"/>
    </w:rPr>
  </w:style>
  <w:style w:type="character" w:styleId="CommentReference">
    <w:name w:val="annotation reference"/>
    <w:semiHidden/>
    <w:rsid w:val="00196B06"/>
    <w:rPr>
      <w:sz w:val="16"/>
      <w:szCs w:val="16"/>
    </w:rPr>
  </w:style>
  <w:style w:type="paragraph" w:styleId="CommentText">
    <w:name w:val="annotation text"/>
    <w:basedOn w:val="Normal"/>
    <w:semiHidden/>
    <w:rsid w:val="00196B06"/>
  </w:style>
  <w:style w:type="paragraph" w:styleId="CommentSubject">
    <w:name w:val="annotation subject"/>
    <w:basedOn w:val="CommentText"/>
    <w:next w:val="CommentText"/>
    <w:semiHidden/>
    <w:rsid w:val="00196B06"/>
    <w:rPr>
      <w:b/>
      <w:bCs/>
    </w:rPr>
  </w:style>
  <w:style w:type="character" w:customStyle="1" w:styleId="Heading1Char">
    <w:name w:val="Heading 1 Char"/>
    <w:link w:val="Heading1"/>
    <w:rsid w:val="00196B06"/>
    <w:rPr>
      <w:rFonts w:ascii="Arial" w:hAnsi="Arial" w:cs="Arial"/>
      <w:sz w:val="36"/>
      <w:szCs w:val="36"/>
      <w:lang w:val="en-GB" w:eastAsia="zh-CN"/>
    </w:rPr>
  </w:style>
  <w:style w:type="paragraph" w:customStyle="1" w:styleId="B1">
    <w:name w:val="B1"/>
    <w:basedOn w:val="List"/>
    <w:link w:val="B1Char1"/>
    <w:rsid w:val="00196B06"/>
    <w:pPr>
      <w:spacing w:after="180"/>
      <w:jc w:val="left"/>
    </w:pPr>
    <w:rPr>
      <w:lang w:eastAsia="en-US"/>
    </w:rPr>
  </w:style>
  <w:style w:type="paragraph" w:customStyle="1" w:styleId="B2">
    <w:name w:val="B2"/>
    <w:basedOn w:val="List2"/>
    <w:rsid w:val="00196B06"/>
    <w:pPr>
      <w:spacing w:after="180"/>
      <w:jc w:val="left"/>
    </w:pPr>
    <w:rPr>
      <w:lang w:eastAsia="en-US"/>
    </w:rPr>
  </w:style>
  <w:style w:type="paragraph" w:customStyle="1" w:styleId="B3">
    <w:name w:val="B3"/>
    <w:basedOn w:val="List3"/>
    <w:rsid w:val="00196B06"/>
    <w:pPr>
      <w:spacing w:after="180"/>
      <w:jc w:val="left"/>
    </w:pPr>
    <w:rPr>
      <w:lang w:eastAsia="en-US"/>
    </w:rPr>
  </w:style>
  <w:style w:type="paragraph" w:customStyle="1" w:styleId="B4">
    <w:name w:val="B4"/>
    <w:basedOn w:val="List4"/>
    <w:rsid w:val="00196B06"/>
    <w:pPr>
      <w:spacing w:after="180"/>
      <w:jc w:val="left"/>
    </w:pPr>
    <w:rPr>
      <w:lang w:eastAsia="en-US"/>
    </w:rPr>
  </w:style>
  <w:style w:type="paragraph" w:customStyle="1" w:styleId="Proposal">
    <w:name w:val="Proposal"/>
    <w:basedOn w:val="Normal"/>
    <w:rsid w:val="00196B06"/>
    <w:pPr>
      <w:numPr>
        <w:numId w:val="3"/>
      </w:numPr>
      <w:tabs>
        <w:tab w:val="clear" w:pos="1304"/>
        <w:tab w:val="left" w:pos="1701"/>
      </w:tabs>
      <w:ind w:left="1701" w:hanging="1701"/>
    </w:pPr>
    <w:rPr>
      <w:b/>
      <w:bCs/>
    </w:rPr>
  </w:style>
  <w:style w:type="character" w:customStyle="1" w:styleId="BodyTextChar">
    <w:name w:val="Body Text Char"/>
    <w:link w:val="BodyText"/>
    <w:rsid w:val="00196B06"/>
    <w:rPr>
      <w:rFonts w:ascii="Arial" w:hAnsi="Arial"/>
      <w:lang w:val="en-GB" w:eastAsia="zh-CN"/>
    </w:rPr>
  </w:style>
  <w:style w:type="paragraph" w:customStyle="1" w:styleId="B5">
    <w:name w:val="B5"/>
    <w:basedOn w:val="List5"/>
    <w:rsid w:val="00196B06"/>
    <w:pPr>
      <w:spacing w:after="180"/>
      <w:jc w:val="left"/>
    </w:pPr>
    <w:rPr>
      <w:lang w:eastAsia="en-US"/>
    </w:rPr>
  </w:style>
  <w:style w:type="paragraph" w:customStyle="1" w:styleId="EX">
    <w:name w:val="EX"/>
    <w:basedOn w:val="Normal"/>
    <w:rsid w:val="00196B06"/>
    <w:pPr>
      <w:keepLines/>
      <w:spacing w:after="180"/>
      <w:ind w:left="1702" w:hanging="1418"/>
      <w:jc w:val="left"/>
    </w:pPr>
    <w:rPr>
      <w:lang w:eastAsia="en-US"/>
    </w:rPr>
  </w:style>
  <w:style w:type="paragraph" w:customStyle="1" w:styleId="EW">
    <w:name w:val="EW"/>
    <w:basedOn w:val="EX"/>
    <w:rsid w:val="00196B06"/>
    <w:pPr>
      <w:spacing w:after="0"/>
    </w:pPr>
  </w:style>
  <w:style w:type="paragraph" w:customStyle="1" w:styleId="TAL">
    <w:name w:val="TAL"/>
    <w:basedOn w:val="Normal"/>
    <w:rsid w:val="00196B06"/>
    <w:pPr>
      <w:keepNext/>
      <w:keepLines/>
      <w:spacing w:after="0"/>
      <w:jc w:val="left"/>
    </w:pPr>
    <w:rPr>
      <w:sz w:val="18"/>
      <w:lang w:eastAsia="en-US"/>
    </w:rPr>
  </w:style>
  <w:style w:type="paragraph" w:customStyle="1" w:styleId="TAC">
    <w:name w:val="TAC"/>
    <w:basedOn w:val="TAL"/>
    <w:rsid w:val="00196B06"/>
    <w:pPr>
      <w:jc w:val="center"/>
    </w:pPr>
  </w:style>
  <w:style w:type="paragraph" w:customStyle="1" w:styleId="TAH">
    <w:name w:val="TAH"/>
    <w:basedOn w:val="TAC"/>
    <w:rsid w:val="00196B06"/>
    <w:rPr>
      <w:b/>
    </w:rPr>
  </w:style>
  <w:style w:type="paragraph" w:customStyle="1" w:styleId="TAN">
    <w:name w:val="TAN"/>
    <w:basedOn w:val="TAL"/>
    <w:rsid w:val="00196B06"/>
    <w:pPr>
      <w:ind w:left="851" w:hanging="851"/>
    </w:pPr>
  </w:style>
  <w:style w:type="paragraph" w:customStyle="1" w:styleId="TAR">
    <w:name w:val="TAR"/>
    <w:basedOn w:val="TAL"/>
    <w:rsid w:val="00196B06"/>
    <w:pPr>
      <w:jc w:val="right"/>
    </w:pPr>
  </w:style>
  <w:style w:type="paragraph" w:customStyle="1" w:styleId="TH">
    <w:name w:val="TH"/>
    <w:basedOn w:val="Normal"/>
    <w:link w:val="THChar"/>
    <w:rsid w:val="00196B06"/>
    <w:pPr>
      <w:keepNext/>
      <w:keepLines/>
      <w:spacing w:before="60" w:after="180"/>
      <w:jc w:val="center"/>
    </w:pPr>
    <w:rPr>
      <w:b/>
      <w:lang w:eastAsia="en-US"/>
    </w:rPr>
  </w:style>
  <w:style w:type="paragraph" w:customStyle="1" w:styleId="TF">
    <w:name w:val="TF"/>
    <w:basedOn w:val="TH"/>
    <w:rsid w:val="00196B06"/>
    <w:pPr>
      <w:keepNext w:val="0"/>
      <w:spacing w:before="0" w:after="240"/>
    </w:pPr>
  </w:style>
  <w:style w:type="paragraph" w:customStyle="1" w:styleId="TT">
    <w:name w:val="TT"/>
    <w:basedOn w:val="Heading1"/>
    <w:next w:val="Normal"/>
    <w:rsid w:val="00196B06"/>
    <w:pPr>
      <w:numPr>
        <w:numId w:val="0"/>
      </w:numPr>
      <w:ind w:left="1134" w:hanging="1134"/>
      <w:outlineLvl w:val="9"/>
    </w:pPr>
    <w:rPr>
      <w:rFonts w:cs="Times New Roman"/>
      <w:szCs w:val="20"/>
      <w:lang w:eastAsia="en-US"/>
    </w:rPr>
  </w:style>
  <w:style w:type="paragraph" w:customStyle="1" w:styleId="ZA">
    <w:name w:val="ZA"/>
    <w:rsid w:val="00196B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96B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96B0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96B0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96B06"/>
  </w:style>
  <w:style w:type="paragraph" w:customStyle="1" w:styleId="ZH">
    <w:name w:val="ZH"/>
    <w:rsid w:val="00196B0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96B0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96B06"/>
    <w:pPr>
      <w:framePr w:hRule="auto" w:wrap="notBeside" w:y="852"/>
    </w:pPr>
    <w:rPr>
      <w:i w:val="0"/>
      <w:sz w:val="40"/>
    </w:rPr>
  </w:style>
  <w:style w:type="paragraph" w:customStyle="1" w:styleId="ZU">
    <w:name w:val="ZU"/>
    <w:rsid w:val="00196B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96B06"/>
    <w:pPr>
      <w:framePr w:wrap="notBeside" w:y="16161"/>
    </w:pPr>
  </w:style>
  <w:style w:type="paragraph" w:customStyle="1" w:styleId="FP">
    <w:name w:val="FP"/>
    <w:basedOn w:val="Normal"/>
    <w:rsid w:val="00196B06"/>
    <w:pPr>
      <w:spacing w:after="0"/>
      <w:jc w:val="left"/>
    </w:pPr>
    <w:rPr>
      <w:lang w:eastAsia="en-US"/>
    </w:rPr>
  </w:style>
  <w:style w:type="paragraph" w:customStyle="1" w:styleId="Observation">
    <w:name w:val="Observation"/>
    <w:basedOn w:val="Proposal"/>
    <w:qFormat/>
    <w:rsid w:val="00196B06"/>
    <w:pPr>
      <w:numPr>
        <w:numId w:val="13"/>
      </w:numPr>
      <w:ind w:left="1701" w:hanging="1701"/>
    </w:pPr>
  </w:style>
  <w:style w:type="paragraph" w:styleId="TableofFigures">
    <w:name w:val="table of figures"/>
    <w:basedOn w:val="Normal"/>
    <w:next w:val="Normal"/>
    <w:uiPriority w:val="99"/>
    <w:rsid w:val="00196B06"/>
    <w:pPr>
      <w:ind w:left="1418" w:hanging="1418"/>
      <w:jc w:val="left"/>
    </w:pPr>
    <w:rPr>
      <w:b/>
    </w:rPr>
  </w:style>
  <w:style w:type="paragraph" w:customStyle="1" w:styleId="Doc-text2">
    <w:name w:val="Doc-text2"/>
    <w:basedOn w:val="Normal"/>
    <w:link w:val="Doc-text2Char"/>
    <w:qFormat/>
    <w:rsid w:val="00196B0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96B06"/>
    <w:rPr>
      <w:rFonts w:ascii="Arial" w:eastAsia="MS Mincho" w:hAnsi="Arial"/>
      <w:szCs w:val="24"/>
      <w:lang w:val="en-GB" w:eastAsia="en-GB"/>
    </w:rPr>
  </w:style>
  <w:style w:type="paragraph" w:styleId="ListParagraph">
    <w:name w:val="List Paragraph"/>
    <w:basedOn w:val="Normal"/>
    <w:uiPriority w:val="34"/>
    <w:qFormat/>
    <w:rsid w:val="008F274E"/>
    <w:pPr>
      <w:ind w:left="720"/>
      <w:contextualSpacing/>
    </w:pPr>
  </w:style>
  <w:style w:type="paragraph" w:customStyle="1" w:styleId="PL">
    <w:name w:val="PL"/>
    <w:link w:val="PLChar"/>
    <w:rsid w:val="007A1C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7A1CE5"/>
    <w:rPr>
      <w:rFonts w:ascii="Courier New" w:hAnsi="Courier New"/>
      <w:noProof/>
      <w:sz w:val="16"/>
      <w:lang w:val="en-GB"/>
    </w:rPr>
  </w:style>
  <w:style w:type="character" w:customStyle="1" w:styleId="THChar">
    <w:name w:val="TH Char"/>
    <w:link w:val="TH"/>
    <w:rsid w:val="007A1CE5"/>
    <w:rPr>
      <w:rFonts w:ascii="Arial" w:hAnsi="Arial"/>
      <w:b/>
      <w:lang w:val="en-GB"/>
    </w:rPr>
  </w:style>
  <w:style w:type="table" w:styleId="TableGrid">
    <w:name w:val="Table Grid"/>
    <w:basedOn w:val="TableNormal"/>
    <w:rsid w:val="007A1C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A5CA4"/>
    <w:rPr>
      <w:rFonts w:ascii="Arial" w:hAnsi="Arial"/>
      <w:lang w:val="en-GB"/>
    </w:rPr>
  </w:style>
  <w:style w:type="table" w:styleId="PlainTable1">
    <w:name w:val="Plain Table 1"/>
    <w:basedOn w:val="TableNormal"/>
    <w:uiPriority w:val="41"/>
    <w:rsid w:val="00D4303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title">
    <w:name w:val="Doc-title"/>
    <w:basedOn w:val="Normal"/>
    <w:next w:val="Normal"/>
    <w:link w:val="Doc-titleChar"/>
    <w:qFormat/>
    <w:rsid w:val="006F612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locked/>
    <w:rsid w:val="006F6127"/>
    <w:rPr>
      <w:rFonts w:ascii="Arial" w:eastAsia="MS Mincho" w:hAnsi="Arial"/>
      <w:noProof/>
      <w:szCs w:val="24"/>
      <w:lang w:val="en-GB" w:eastAsia="en-GB"/>
    </w:rPr>
  </w:style>
  <w:style w:type="character" w:customStyle="1" w:styleId="CommentsChar">
    <w:name w:val="Comments Char"/>
    <w:link w:val="Comments"/>
    <w:locked/>
    <w:rsid w:val="006F6127"/>
    <w:rPr>
      <w:rFonts w:ascii="Arial" w:eastAsia="MS Mincho" w:hAnsi="Arial" w:cs="Arial"/>
      <w:i/>
      <w:noProof/>
      <w:sz w:val="18"/>
      <w:szCs w:val="24"/>
    </w:rPr>
  </w:style>
  <w:style w:type="paragraph" w:customStyle="1" w:styleId="Comments">
    <w:name w:val="Comments"/>
    <w:basedOn w:val="Normal"/>
    <w:link w:val="CommentsChar"/>
    <w:qFormat/>
    <w:rsid w:val="006F6127"/>
    <w:pPr>
      <w:overflowPunct/>
      <w:autoSpaceDE/>
      <w:autoSpaceDN/>
      <w:adjustRightInd/>
      <w:spacing w:before="40" w:after="0"/>
      <w:jc w:val="left"/>
      <w:textAlignment w:val="auto"/>
    </w:pPr>
    <w:rPr>
      <w:rFonts w:eastAsia="MS Mincho" w:cs="Arial"/>
      <w:i/>
      <w:noProof/>
      <w:sz w:val="18"/>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17084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0251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5NUHHDQN7SK2-1-182575</_dlc_DocId>
    <_dlc_DocIdUrl xmlns="08b2df90-05d3-4030-90d4-c9feeb4a1cd9">
      <Url>https://ericoll.internal.ericsson.com/sites/star/_layouts/DocIdRedir.aspx?ID=5NUHHDQN7SK2-1-182575</Url>
      <Description>5NUHHDQN7SK2-1-182575</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5.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30154968-F752-4BAF-B063-192DD20ED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1</TotalTime>
  <Pages>8</Pages>
  <Words>2994</Words>
  <Characters>17072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Patrik Rugeland</dc:creator>
  <cp:keywords>Ericsson; TDoc; 3GPP</cp:keywords>
  <dc:description/>
  <cp:lastModifiedBy>ERICSSON</cp:lastModifiedBy>
  <cp:revision>3</cp:revision>
  <cp:lastPrinted>2008-01-31T16:09:00Z</cp:lastPrinted>
  <dcterms:created xsi:type="dcterms:W3CDTF">2017-09-28T18:16:00Z</dcterms:created>
  <dcterms:modified xsi:type="dcterms:W3CDTF">2017-09-28T18:17:00Z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e30163a2-f1fd-474b-9b6f-7c85073aee68</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